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A6A7E" w14:textId="6E8870E8" w:rsidR="0011381D" w:rsidRPr="00FF0A4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No</w:t>
      </w:r>
      <w:r w:rsidRPr="00FF0A41">
        <w:rPr>
          <w:rFonts w:cs="Times New Roman"/>
          <w:b/>
          <w:i/>
          <w:sz w:val="28"/>
          <w:szCs w:val="28"/>
        </w:rPr>
        <w:t xml:space="preserve">. </w:t>
      </w:r>
      <w:r w:rsidR="00274A64" w:rsidRPr="00FF0A41">
        <w:rPr>
          <w:rFonts w:cs="Times New Roman"/>
          <w:b/>
          <w:i/>
          <w:sz w:val="28"/>
          <w:szCs w:val="28"/>
        </w:rPr>
        <w:t>53718</w:t>
      </w:r>
    </w:p>
    <w:p w14:paraId="1C346148" w14:textId="77777777" w:rsidR="0002012B" w:rsidRPr="00FF0A41" w:rsidRDefault="0002012B" w:rsidP="0002012B">
      <w:pPr>
        <w:pStyle w:val="NoSpacing"/>
        <w:rPr>
          <w:rFonts w:cs="Times New Roman"/>
          <w:sz w:val="28"/>
          <w:szCs w:val="28"/>
        </w:rPr>
      </w:pPr>
    </w:p>
    <w:p w14:paraId="2084C43A" w14:textId="1E742600" w:rsidR="00581963" w:rsidRPr="00FF0A41" w:rsidRDefault="00581963" w:rsidP="0002012B">
      <w:pPr>
        <w:pStyle w:val="NoSpacing"/>
        <w:jc w:val="center"/>
        <w:rPr>
          <w:rFonts w:cs="Times New Roman"/>
          <w:b/>
          <w:i/>
          <w:sz w:val="28"/>
          <w:szCs w:val="28"/>
        </w:rPr>
      </w:pPr>
      <w:r w:rsidRPr="00FF0A41">
        <w:rPr>
          <w:rFonts w:cs="Times New Roman"/>
          <w:b/>
          <w:i/>
          <w:sz w:val="28"/>
          <w:szCs w:val="28"/>
          <w:lang w:val="en-CA"/>
        </w:rPr>
        <w:fldChar w:fldCharType="begin"/>
      </w:r>
      <w:r w:rsidRPr="00FF0A41">
        <w:rPr>
          <w:rFonts w:cs="Times New Roman"/>
          <w:b/>
          <w:i/>
          <w:sz w:val="28"/>
          <w:szCs w:val="28"/>
          <w:lang w:val="en-CA"/>
        </w:rPr>
        <w:instrText xml:space="preserve"> SEQ CHAPTER \h \r 1</w:instrText>
      </w:r>
      <w:r w:rsidRPr="00FF0A41">
        <w:rPr>
          <w:rFonts w:cs="Times New Roman"/>
          <w:b/>
          <w:i/>
          <w:sz w:val="28"/>
          <w:szCs w:val="28"/>
          <w:lang w:val="en-CA"/>
        </w:rPr>
        <w:fldChar w:fldCharType="end"/>
      </w:r>
      <w:r w:rsidRPr="00FF0A41">
        <w:rPr>
          <w:rFonts w:cs="Times New Roman"/>
          <w:b/>
          <w:i/>
          <w:sz w:val="28"/>
          <w:szCs w:val="28"/>
        </w:rPr>
        <w:t>Notice to Current Customers, Neighboring Systems, and Cities</w:t>
      </w:r>
    </w:p>
    <w:p w14:paraId="206899F9" w14:textId="53EFDE1B" w:rsidR="0083010A" w:rsidRPr="00FF0A41" w:rsidRDefault="003D62A2" w:rsidP="0083010A">
      <w:pPr>
        <w:pStyle w:val="NoSpacing"/>
        <w:jc w:val="center"/>
        <w:rPr>
          <w:rFonts w:cs="Times New Roman"/>
          <w:szCs w:val="24"/>
        </w:rPr>
      </w:pPr>
      <w:r w:rsidRPr="00FF0A41">
        <w:rPr>
          <w:rFonts w:cs="Times New Roman"/>
          <w:szCs w:val="24"/>
        </w:rPr>
        <w:t>CSWR-TEXAS UTILITY OPERATING COMPANY, LLC, CERTIFICATE(S) OF CONVENIENCE AND NECESSITY (CCN) NO. 13290</w:t>
      </w:r>
      <w:r w:rsidR="0083010A" w:rsidRPr="00FF0A41">
        <w:rPr>
          <w:rFonts w:cs="Times New Roman"/>
          <w:szCs w:val="24"/>
        </w:rPr>
        <w:t xml:space="preserve">, NOTICE OF INTENT TO PURCHASE </w:t>
      </w:r>
      <w:bookmarkStart w:id="1" w:name="_Hlk98250559"/>
      <w:r w:rsidR="00274A64" w:rsidRPr="00FF0A41">
        <w:rPr>
          <w:rStyle w:val="Style6"/>
          <w:sz w:val="24"/>
          <w:szCs w:val="24"/>
        </w:rPr>
        <w:t>WATER</w:t>
      </w:r>
      <w:bookmarkEnd w:id="1"/>
      <w:r w:rsidR="0083010A" w:rsidRPr="00FF0A41">
        <w:rPr>
          <w:rFonts w:cs="Times New Roman"/>
          <w:szCs w:val="24"/>
        </w:rPr>
        <w:t xml:space="preserve"> FACILITIES </w:t>
      </w:r>
      <w:r w:rsidR="00274A64" w:rsidRPr="00FF0A41">
        <w:rPr>
          <w:rFonts w:cs="Times New Roman"/>
          <w:szCs w:val="24"/>
        </w:rPr>
        <w:t xml:space="preserve">UNDER </w:t>
      </w:r>
      <w:r w:rsidR="0083010A" w:rsidRPr="00FF0A41">
        <w:rPr>
          <w:rFonts w:cs="Times New Roman"/>
          <w:szCs w:val="24"/>
        </w:rPr>
        <w:t xml:space="preserve">CCN NO. </w:t>
      </w:r>
      <w:r w:rsidR="00274A64" w:rsidRPr="00FF0A41">
        <w:rPr>
          <w:rFonts w:cs="Times New Roman"/>
          <w:szCs w:val="24"/>
        </w:rPr>
        <w:t>12916</w:t>
      </w:r>
      <w:r w:rsidR="0083010A" w:rsidRPr="00FF0A41">
        <w:rPr>
          <w:rFonts w:cs="Times New Roman"/>
          <w:szCs w:val="24"/>
        </w:rPr>
        <w:t xml:space="preserve"> FROM </w:t>
      </w:r>
      <w:r w:rsidR="00274A64" w:rsidRPr="00FF0A41">
        <w:rPr>
          <w:rFonts w:cs="Times New Roman"/>
          <w:szCs w:val="24"/>
        </w:rPr>
        <w:t xml:space="preserve">RANCH COUNTRY OF TEXAS, INC. </w:t>
      </w:r>
      <w:r w:rsidR="0083010A" w:rsidRPr="00FF0A41">
        <w:rPr>
          <w:rFonts w:cs="Times New Roman"/>
          <w:szCs w:val="24"/>
        </w:rPr>
        <w:t>IN</w:t>
      </w:r>
      <w:r w:rsidR="00274A64" w:rsidRPr="00FF0A41">
        <w:rPr>
          <w:rFonts w:cs="Times New Roman"/>
          <w:szCs w:val="24"/>
        </w:rPr>
        <w:t xml:space="preserve"> AUSTIN</w:t>
      </w:r>
      <w:r w:rsidR="0083010A" w:rsidRPr="00FF0A41">
        <w:rPr>
          <w:rFonts w:cs="Times New Roman"/>
          <w:szCs w:val="24"/>
        </w:rPr>
        <w:t xml:space="preserve"> </w:t>
      </w:r>
      <w:r w:rsidR="00274A64" w:rsidRPr="00FF0A41">
        <w:rPr>
          <w:rStyle w:val="Style6"/>
          <w:sz w:val="24"/>
          <w:szCs w:val="24"/>
        </w:rPr>
        <w:t>COUNTY</w:t>
      </w:r>
      <w:r w:rsidR="0083010A" w:rsidRPr="00FF0A41">
        <w:rPr>
          <w:rFonts w:cs="Times New Roman"/>
          <w:szCs w:val="24"/>
        </w:rPr>
        <w:t>, TEXAS</w:t>
      </w:r>
    </w:p>
    <w:p w14:paraId="67E7A212" w14:textId="77777777" w:rsidR="00B263B2" w:rsidRPr="00FF0A41" w:rsidRDefault="00B263B2" w:rsidP="00B263B2">
      <w:pPr>
        <w:pStyle w:val="NoSpacing"/>
        <w:rPr>
          <w:rFonts w:cs="Times New Roman"/>
        </w:rPr>
      </w:pPr>
    </w:p>
    <w:p w14:paraId="3C418AB8" w14:textId="77777777" w:rsidR="0011381D" w:rsidRPr="00FF0A41" w:rsidRDefault="00581963" w:rsidP="00637AF4">
      <w:pPr>
        <w:pStyle w:val="NoSpacing"/>
        <w:jc w:val="both"/>
        <w:rPr>
          <w:rFonts w:cs="Times New Roman"/>
          <w:szCs w:val="24"/>
        </w:rPr>
      </w:pPr>
      <w:r w:rsidRPr="00FF0A41">
        <w:rPr>
          <w:rFonts w:cs="Times New Roman"/>
          <w:szCs w:val="24"/>
        </w:rPr>
        <w:t>To:</w:t>
      </w:r>
      <w:r w:rsidRPr="00FF0A41">
        <w:rPr>
          <w:rFonts w:cs="Times New Roman"/>
          <w:szCs w:val="24"/>
        </w:rPr>
        <w:tab/>
      </w:r>
      <w:r w:rsidR="0011381D" w:rsidRPr="00FF0A41">
        <w:rPr>
          <w:rFonts w:cs="Times New Roman"/>
          <w:szCs w:val="24"/>
        </w:rPr>
        <w:t>______________________</w:t>
      </w:r>
      <w:r w:rsidRPr="00FF0A41">
        <w:rPr>
          <w:rFonts w:cs="Times New Roman"/>
          <w:szCs w:val="24"/>
        </w:rPr>
        <w:t>________________</w:t>
      </w:r>
      <w:r w:rsidR="0011381D" w:rsidRPr="00FF0A41">
        <w:rPr>
          <w:rFonts w:cs="Times New Roman"/>
          <w:szCs w:val="24"/>
        </w:rPr>
        <w:t xml:space="preserve">___ </w:t>
      </w:r>
      <w:r w:rsidR="0011381D" w:rsidRPr="00FF0A41">
        <w:rPr>
          <w:rFonts w:cs="Times New Roman"/>
          <w:szCs w:val="24"/>
        </w:rPr>
        <w:tab/>
        <w:t>Date Notice Mailed: ______, 20</w:t>
      </w:r>
      <w:r w:rsidR="000B1070" w:rsidRPr="00FF0A41">
        <w:rPr>
          <w:rFonts w:cs="Times New Roman"/>
          <w:szCs w:val="24"/>
        </w:rPr>
        <w:t>_</w:t>
      </w:r>
      <w:r w:rsidR="0025687E" w:rsidRPr="00FF0A41">
        <w:rPr>
          <w:rFonts w:cs="Times New Roman"/>
          <w:szCs w:val="24"/>
        </w:rPr>
        <w:t>__</w:t>
      </w:r>
    </w:p>
    <w:p w14:paraId="39738A30" w14:textId="77777777" w:rsidR="0011381D" w:rsidRPr="00FF0A41" w:rsidRDefault="0011381D" w:rsidP="00637AF4">
      <w:pPr>
        <w:tabs>
          <w:tab w:val="right" w:pos="9360"/>
        </w:tabs>
        <w:spacing w:after="0"/>
        <w:ind w:left="720"/>
        <w:jc w:val="both"/>
        <w:rPr>
          <w:rFonts w:cs="Times New Roman"/>
          <w:sz w:val="18"/>
          <w:szCs w:val="18"/>
        </w:rPr>
      </w:pPr>
      <w:r w:rsidRPr="00FF0A41">
        <w:rPr>
          <w:rFonts w:cs="Times New Roman"/>
          <w:sz w:val="18"/>
          <w:szCs w:val="18"/>
        </w:rPr>
        <w:t>(Name of Customer, Neighboring System, or City)</w:t>
      </w:r>
    </w:p>
    <w:p w14:paraId="20892902" w14:textId="77777777" w:rsidR="0011381D" w:rsidRPr="00FF0A41" w:rsidRDefault="0011381D" w:rsidP="00637AF4">
      <w:pPr>
        <w:tabs>
          <w:tab w:val="right" w:pos="9360"/>
        </w:tabs>
        <w:spacing w:after="0"/>
        <w:ind w:firstLine="720"/>
        <w:jc w:val="both"/>
        <w:rPr>
          <w:rFonts w:cs="Times New Roman"/>
          <w:szCs w:val="24"/>
        </w:rPr>
      </w:pPr>
      <w:r w:rsidRPr="00FF0A41">
        <w:rPr>
          <w:rFonts w:cs="Times New Roman"/>
          <w:szCs w:val="24"/>
        </w:rPr>
        <w:t>___________________________</w:t>
      </w:r>
      <w:r w:rsidR="0025687E" w:rsidRPr="00FF0A41">
        <w:rPr>
          <w:rFonts w:cs="Times New Roman"/>
          <w:szCs w:val="24"/>
        </w:rPr>
        <w:t>__________________</w:t>
      </w:r>
    </w:p>
    <w:p w14:paraId="48F6F5D6" w14:textId="77777777" w:rsidR="0011381D" w:rsidRPr="00FF0A41" w:rsidRDefault="0011381D" w:rsidP="00637AF4">
      <w:pPr>
        <w:tabs>
          <w:tab w:val="right" w:pos="9360"/>
        </w:tabs>
        <w:spacing w:after="0"/>
        <w:ind w:firstLine="720"/>
        <w:jc w:val="both"/>
        <w:rPr>
          <w:rFonts w:cs="Times New Roman"/>
          <w:sz w:val="18"/>
          <w:szCs w:val="18"/>
        </w:rPr>
      </w:pPr>
      <w:r w:rsidRPr="00FF0A41">
        <w:rPr>
          <w:rFonts w:cs="Times New Roman"/>
          <w:sz w:val="18"/>
          <w:szCs w:val="18"/>
        </w:rPr>
        <w:t>(Address)</w:t>
      </w:r>
    </w:p>
    <w:p w14:paraId="4541F0DA" w14:textId="77777777" w:rsidR="0011381D" w:rsidRPr="00FF0A41" w:rsidRDefault="0011381D" w:rsidP="00637AF4">
      <w:pPr>
        <w:tabs>
          <w:tab w:val="right" w:pos="9360"/>
        </w:tabs>
        <w:spacing w:after="0"/>
        <w:ind w:firstLine="720"/>
        <w:jc w:val="both"/>
        <w:rPr>
          <w:rFonts w:cs="Times New Roman"/>
          <w:szCs w:val="24"/>
        </w:rPr>
      </w:pPr>
      <w:r w:rsidRPr="00FF0A41">
        <w:rPr>
          <w:rFonts w:cs="Times New Roman"/>
          <w:szCs w:val="24"/>
        </w:rPr>
        <w:t>___________________________</w:t>
      </w:r>
      <w:r w:rsidR="0025687E" w:rsidRPr="00FF0A41">
        <w:rPr>
          <w:rFonts w:cs="Times New Roman"/>
          <w:szCs w:val="24"/>
        </w:rPr>
        <w:t>__________________</w:t>
      </w:r>
    </w:p>
    <w:p w14:paraId="0DC1BA6F" w14:textId="77777777" w:rsidR="0011381D" w:rsidRPr="00FF0A41" w:rsidRDefault="0011381D" w:rsidP="00637AF4">
      <w:pPr>
        <w:tabs>
          <w:tab w:val="right" w:pos="9360"/>
        </w:tabs>
        <w:spacing w:after="0"/>
        <w:ind w:firstLine="720"/>
        <w:jc w:val="both"/>
        <w:rPr>
          <w:rFonts w:cs="Times New Roman"/>
          <w:sz w:val="18"/>
          <w:szCs w:val="18"/>
        </w:rPr>
      </w:pPr>
      <w:r w:rsidRPr="00FF0A41">
        <w:rPr>
          <w:rFonts w:cs="Times New Roman"/>
          <w:sz w:val="18"/>
          <w:szCs w:val="18"/>
        </w:rPr>
        <w:t>(City                                       State         Zip)</w:t>
      </w:r>
    </w:p>
    <w:p w14:paraId="5C19E2A1" w14:textId="77777777" w:rsidR="000B112A" w:rsidRPr="00FF0A41" w:rsidRDefault="000B112A" w:rsidP="00637AF4">
      <w:pPr>
        <w:pStyle w:val="NoSpacing"/>
        <w:jc w:val="both"/>
        <w:rPr>
          <w:rFonts w:cs="Times New Roman"/>
        </w:rPr>
      </w:pPr>
    </w:p>
    <w:bookmarkEnd w:id="0"/>
    <w:p w14:paraId="68181E11" w14:textId="77777777" w:rsidR="006711AD" w:rsidRPr="00FF0A41" w:rsidRDefault="006711AD" w:rsidP="006711AD">
      <w:pPr>
        <w:pStyle w:val="NoSpacing"/>
        <w:tabs>
          <w:tab w:val="left" w:pos="4320"/>
          <w:tab w:val="left" w:pos="6480"/>
          <w:tab w:val="right" w:pos="9360"/>
        </w:tabs>
        <w:rPr>
          <w:rFonts w:cs="Times New Roman"/>
          <w:szCs w:val="24"/>
          <w:u w:val="single"/>
        </w:rPr>
      </w:pPr>
      <w:r w:rsidRPr="00FF0A41">
        <w:rPr>
          <w:rFonts w:cs="Times New Roman"/>
          <w:szCs w:val="24"/>
          <w:u w:val="single"/>
        </w:rPr>
        <w:t>CSWR-Texas Utility Operating Company, LLC</w:t>
      </w:r>
      <w:r w:rsidRPr="00FF0A41">
        <w:rPr>
          <w:rFonts w:cs="Times New Roman"/>
          <w:szCs w:val="24"/>
          <w:u w:val="single"/>
        </w:rPr>
        <w:tab/>
      </w:r>
      <w:r w:rsidRPr="00FF0A41">
        <w:rPr>
          <w:rFonts w:cs="Times New Roman"/>
          <w:szCs w:val="24"/>
          <w:u w:val="single"/>
        </w:rPr>
        <w:tab/>
        <w:t>16</w:t>
      </w:r>
      <w:r w:rsidR="000B06E4" w:rsidRPr="00FF0A41">
        <w:rPr>
          <w:rFonts w:cs="Times New Roman"/>
          <w:szCs w:val="24"/>
          <w:u w:val="single"/>
        </w:rPr>
        <w:t>3</w:t>
      </w:r>
      <w:r w:rsidRPr="00FF0A41">
        <w:rPr>
          <w:rFonts w:cs="Times New Roman"/>
          <w:szCs w:val="24"/>
          <w:u w:val="single"/>
        </w:rPr>
        <w:t xml:space="preserve">0 Des Peres Rd, Suite </w:t>
      </w:r>
      <w:r w:rsidR="000B06E4" w:rsidRPr="00FF0A41">
        <w:rPr>
          <w:rFonts w:cs="Times New Roman"/>
          <w:szCs w:val="24"/>
          <w:u w:val="single"/>
        </w:rPr>
        <w:t>140</w:t>
      </w:r>
    </w:p>
    <w:p w14:paraId="00465B61" w14:textId="77777777" w:rsidR="006711AD" w:rsidRPr="00FF0A41" w:rsidRDefault="006711AD" w:rsidP="006711AD">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(Purchaser’s Name)</w:t>
      </w:r>
      <w:r w:rsidRPr="00FF0A41">
        <w:rPr>
          <w:rFonts w:cs="Times New Roman"/>
          <w:sz w:val="18"/>
          <w:szCs w:val="18"/>
        </w:rPr>
        <w:tab/>
      </w:r>
      <w:r w:rsidRPr="00FF0A41">
        <w:rPr>
          <w:rFonts w:cs="Times New Roman"/>
          <w:sz w:val="18"/>
          <w:szCs w:val="18"/>
        </w:rPr>
        <w:tab/>
        <w:t xml:space="preserve">(Address)  </w:t>
      </w:r>
      <w:r w:rsidRPr="00FF0A41">
        <w:rPr>
          <w:rFonts w:cs="Times New Roman"/>
          <w:sz w:val="18"/>
          <w:szCs w:val="18"/>
        </w:rPr>
        <w:tab/>
      </w:r>
    </w:p>
    <w:p w14:paraId="262C4C9D" w14:textId="77777777" w:rsidR="006711AD" w:rsidRPr="00FF0A41" w:rsidRDefault="006711AD" w:rsidP="006711AD">
      <w:pPr>
        <w:pStyle w:val="NoSpacing"/>
        <w:tabs>
          <w:tab w:val="left" w:pos="4320"/>
          <w:tab w:val="left" w:pos="6660"/>
          <w:tab w:val="right" w:pos="9360"/>
        </w:tabs>
        <w:jc w:val="both"/>
        <w:rPr>
          <w:rFonts w:cs="Times New Roman"/>
          <w:sz w:val="18"/>
          <w:szCs w:val="18"/>
        </w:rPr>
      </w:pPr>
    </w:p>
    <w:p w14:paraId="0C83FB9B" w14:textId="77777777" w:rsidR="006711AD" w:rsidRPr="00FF0A41" w:rsidRDefault="006711AD" w:rsidP="006711AD">
      <w:pPr>
        <w:pStyle w:val="NoSpacing"/>
        <w:tabs>
          <w:tab w:val="left" w:pos="4320"/>
          <w:tab w:val="left" w:pos="6480"/>
          <w:tab w:val="right" w:pos="9360"/>
        </w:tabs>
        <w:rPr>
          <w:rFonts w:cs="Times New Roman"/>
          <w:szCs w:val="24"/>
          <w:u w:val="single"/>
        </w:rPr>
      </w:pPr>
      <w:r w:rsidRPr="00FF0A41">
        <w:rPr>
          <w:rFonts w:cs="Times New Roman"/>
          <w:szCs w:val="24"/>
          <w:u w:val="single"/>
        </w:rPr>
        <w:t>St. Louis, MO</w:t>
      </w:r>
      <w:r w:rsidRPr="00FF0A41">
        <w:rPr>
          <w:rFonts w:cs="Times New Roman"/>
          <w:szCs w:val="24"/>
          <w:u w:val="single"/>
        </w:rPr>
        <w:tab/>
      </w:r>
      <w:r w:rsidRPr="00FF0A41">
        <w:rPr>
          <w:rFonts w:cs="Times New Roman"/>
          <w:szCs w:val="24"/>
          <w:u w:val="single"/>
        </w:rPr>
        <w:tab/>
        <w:t xml:space="preserve">    63131 </w:t>
      </w:r>
    </w:p>
    <w:p w14:paraId="3E581FA2" w14:textId="77777777" w:rsidR="006711AD" w:rsidRPr="00FF0A41" w:rsidRDefault="006711AD" w:rsidP="006711AD">
      <w:pPr>
        <w:pStyle w:val="NoSpacing"/>
        <w:tabs>
          <w:tab w:val="left" w:pos="4320"/>
          <w:tab w:val="left" w:pos="6660"/>
          <w:tab w:val="right" w:pos="9360"/>
        </w:tabs>
        <w:jc w:val="both"/>
        <w:rPr>
          <w:rFonts w:cs="Times New Roman"/>
          <w:sz w:val="18"/>
          <w:szCs w:val="18"/>
        </w:rPr>
      </w:pPr>
      <w:r w:rsidRPr="00FF0A41">
        <w:rPr>
          <w:rFonts w:cs="Times New Roman"/>
          <w:sz w:val="18"/>
          <w:szCs w:val="18"/>
        </w:rPr>
        <w:t xml:space="preserve">(City), (State) </w:t>
      </w:r>
      <w:r w:rsidRPr="00FF0A41">
        <w:rPr>
          <w:rFonts w:cs="Times New Roman"/>
          <w:sz w:val="18"/>
          <w:szCs w:val="18"/>
        </w:rPr>
        <w:tab/>
      </w:r>
      <w:r w:rsidRPr="00FF0A41">
        <w:rPr>
          <w:rFonts w:cs="Times New Roman"/>
          <w:sz w:val="18"/>
          <w:szCs w:val="18"/>
        </w:rPr>
        <w:tab/>
        <w:t>(Zip Code)</w:t>
      </w:r>
    </w:p>
    <w:p w14:paraId="55C257C7" w14:textId="77777777" w:rsidR="0083010A" w:rsidRPr="00FF0A41" w:rsidRDefault="0083010A" w:rsidP="0083010A">
      <w:pPr>
        <w:pStyle w:val="NoSpacing"/>
        <w:jc w:val="both"/>
        <w:rPr>
          <w:rFonts w:cs="Times New Roman"/>
        </w:rPr>
      </w:pPr>
    </w:p>
    <w:p w14:paraId="1BAE438A" w14:textId="671F6893" w:rsidR="0083010A" w:rsidRPr="00FF0A41" w:rsidRDefault="0083010A" w:rsidP="0083010A">
      <w:pPr>
        <w:pStyle w:val="NoSpacing"/>
        <w:jc w:val="both"/>
        <w:rPr>
          <w:rFonts w:cs="Times New Roman"/>
          <w:szCs w:val="24"/>
        </w:rPr>
      </w:pPr>
      <w:r w:rsidRPr="00FF0A41">
        <w:rPr>
          <w:rFonts w:cs="Times New Roman"/>
          <w:szCs w:val="24"/>
        </w:rPr>
        <w:t xml:space="preserve">has </w:t>
      </w:r>
      <w:proofErr w:type="gramStart"/>
      <w:r w:rsidRPr="00FF0A41">
        <w:rPr>
          <w:rFonts w:cs="Times New Roman"/>
          <w:szCs w:val="24"/>
        </w:rPr>
        <w:t>submitted an application</w:t>
      </w:r>
      <w:proofErr w:type="gramEnd"/>
      <w:r w:rsidRPr="00FF0A41">
        <w:rPr>
          <w:rFonts w:cs="Times New Roman"/>
          <w:szCs w:val="24"/>
        </w:rPr>
        <w:t xml:space="preserve"> with the Public Utility Commission of Texas (Commission) to purchase</w:t>
      </w:r>
      <w:bookmarkStart w:id="2" w:name="_Hlk98140387"/>
      <w:r w:rsidRPr="00FF0A41">
        <w:rPr>
          <w:szCs w:val="24"/>
        </w:rPr>
        <w:t xml:space="preserve"> </w:t>
      </w:r>
      <w:bookmarkEnd w:id="2"/>
      <w:r w:rsidR="00274A64" w:rsidRPr="00FF0A41">
        <w:rPr>
          <w:rStyle w:val="Style1"/>
          <w:color w:val="auto"/>
          <w:szCs w:val="24"/>
        </w:rPr>
        <w:t>all</w:t>
      </w:r>
      <w:r w:rsidRPr="00FF0A41">
        <w:rPr>
          <w:rFonts w:cs="Times New Roman"/>
          <w:szCs w:val="24"/>
        </w:rPr>
        <w:t xml:space="preserve"> of the </w:t>
      </w:r>
      <w:r w:rsidR="00274A64" w:rsidRPr="00FF0A41">
        <w:rPr>
          <w:szCs w:val="24"/>
        </w:rPr>
        <w:t>water</w:t>
      </w:r>
      <w:r w:rsidRPr="00FF0A41">
        <w:rPr>
          <w:rFonts w:cs="Times New Roman"/>
          <w:szCs w:val="24"/>
        </w:rPr>
        <w:t xml:space="preserve"> facilities</w:t>
      </w:r>
      <w:r w:rsidR="00274A64" w:rsidRPr="00FF0A41">
        <w:rPr>
          <w:rFonts w:cs="Times New Roman"/>
          <w:szCs w:val="24"/>
        </w:rPr>
        <w:t xml:space="preserve"> </w:t>
      </w:r>
      <w:r w:rsidRPr="00FF0A41">
        <w:rPr>
          <w:rFonts w:cs="Times New Roman"/>
          <w:szCs w:val="24"/>
        </w:rPr>
        <w:t xml:space="preserve">under CCN No. </w:t>
      </w:r>
      <w:r w:rsidR="00274A64" w:rsidRPr="00FF0A41">
        <w:rPr>
          <w:rFonts w:cs="Times New Roman"/>
          <w:szCs w:val="24"/>
          <w:u w:val="single"/>
        </w:rPr>
        <w:t>12916</w:t>
      </w:r>
      <w:r w:rsidRPr="00FF0A41">
        <w:rPr>
          <w:rFonts w:cs="Times New Roman"/>
          <w:szCs w:val="24"/>
        </w:rPr>
        <w:t xml:space="preserve"> in </w:t>
      </w:r>
      <w:r w:rsidR="00274A64" w:rsidRPr="00FF0A41">
        <w:rPr>
          <w:rFonts w:cs="Times New Roman"/>
          <w:szCs w:val="24"/>
        </w:rPr>
        <w:t>Austin</w:t>
      </w:r>
      <w:r w:rsidRPr="00FF0A41">
        <w:rPr>
          <w:rFonts w:cs="Times New Roman"/>
          <w:szCs w:val="24"/>
        </w:rPr>
        <w:t xml:space="preserve"> </w:t>
      </w:r>
      <w:r w:rsidR="00274A64" w:rsidRPr="00FF0A41">
        <w:rPr>
          <w:szCs w:val="24"/>
        </w:rPr>
        <w:t>County</w:t>
      </w:r>
      <w:r w:rsidRPr="00FF0A41">
        <w:rPr>
          <w:rFonts w:cs="Times New Roman"/>
          <w:szCs w:val="24"/>
        </w:rPr>
        <w:t>, TX from:</w:t>
      </w:r>
    </w:p>
    <w:p w14:paraId="0761BB3C" w14:textId="77777777" w:rsidR="0083010A" w:rsidRPr="00FF0A41" w:rsidRDefault="0083010A" w:rsidP="0083010A">
      <w:pPr>
        <w:pStyle w:val="NoSpacing"/>
        <w:rPr>
          <w:rFonts w:cs="Times New Roman"/>
          <w:szCs w:val="24"/>
          <w:highlight w:val="yellow"/>
        </w:rPr>
      </w:pPr>
    </w:p>
    <w:p w14:paraId="4B58A5D1" w14:textId="011B4BA6" w:rsidR="0083010A" w:rsidRPr="00FF0A41" w:rsidRDefault="00274A64" w:rsidP="0083010A">
      <w:pPr>
        <w:pStyle w:val="NoSpacing"/>
        <w:tabs>
          <w:tab w:val="left" w:pos="4320"/>
          <w:tab w:val="left" w:pos="6480"/>
          <w:tab w:val="right" w:pos="9360"/>
        </w:tabs>
        <w:rPr>
          <w:rFonts w:cs="Times New Roman"/>
          <w:szCs w:val="24"/>
          <w:u w:val="single"/>
        </w:rPr>
      </w:pPr>
      <w:r w:rsidRPr="00FF0A41">
        <w:rPr>
          <w:rFonts w:cs="Times New Roman"/>
          <w:szCs w:val="24"/>
          <w:u w:val="single"/>
        </w:rPr>
        <w:t>Ranch Country of Texas</w:t>
      </w:r>
      <w:r w:rsidR="00772E24">
        <w:rPr>
          <w:rFonts w:cs="Times New Roman"/>
          <w:szCs w:val="24"/>
          <w:u w:val="single"/>
        </w:rPr>
        <w:t>, Inc.</w:t>
      </w:r>
      <w:r w:rsidR="0083010A" w:rsidRPr="00FF0A41">
        <w:rPr>
          <w:rFonts w:cs="Times New Roman"/>
          <w:szCs w:val="24"/>
          <w:u w:val="single"/>
        </w:rPr>
        <w:tab/>
      </w:r>
      <w:r w:rsidRPr="00FF0A41">
        <w:rPr>
          <w:rFonts w:cs="Times New Roman"/>
          <w:szCs w:val="24"/>
          <w:u w:val="single"/>
        </w:rPr>
        <w:t>P.O. Box 790</w:t>
      </w:r>
      <w:r w:rsidR="0083010A" w:rsidRPr="00FF0A41">
        <w:rPr>
          <w:rFonts w:cs="Times New Roman"/>
          <w:szCs w:val="24"/>
          <w:u w:val="single"/>
        </w:rPr>
        <w:tab/>
      </w:r>
      <w:r w:rsidRPr="00FF0A41">
        <w:rPr>
          <w:rFonts w:cs="Times New Roman"/>
          <w:szCs w:val="24"/>
          <w:u w:val="single"/>
        </w:rPr>
        <w:t>Sealy</w:t>
      </w:r>
      <w:r w:rsidR="0083010A" w:rsidRPr="00FF0A41">
        <w:rPr>
          <w:rFonts w:cs="Times New Roman"/>
          <w:szCs w:val="24"/>
          <w:u w:val="single"/>
        </w:rPr>
        <w:t>, TX</w:t>
      </w:r>
      <w:r w:rsidR="0083010A" w:rsidRPr="00FF0A41">
        <w:rPr>
          <w:rFonts w:cs="Times New Roman"/>
          <w:szCs w:val="24"/>
          <w:u w:val="single"/>
        </w:rPr>
        <w:tab/>
      </w:r>
      <w:r w:rsidRPr="00FF0A41">
        <w:rPr>
          <w:rFonts w:cs="Times New Roman"/>
          <w:szCs w:val="24"/>
          <w:u w:val="single"/>
        </w:rPr>
        <w:t>77474</w:t>
      </w:r>
    </w:p>
    <w:p w14:paraId="22DE2589" w14:textId="77777777" w:rsidR="0083010A" w:rsidRPr="00FF0A41" w:rsidRDefault="0083010A" w:rsidP="0083010A">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(Seller’s Name)</w:t>
      </w:r>
      <w:r w:rsidRPr="00FF0A41">
        <w:rPr>
          <w:rFonts w:cs="Times New Roman"/>
          <w:sz w:val="18"/>
          <w:szCs w:val="18"/>
        </w:rPr>
        <w:tab/>
        <w:t>(Address)</w:t>
      </w:r>
      <w:r w:rsidRPr="00FF0A41">
        <w:rPr>
          <w:rFonts w:cs="Times New Roman"/>
          <w:sz w:val="18"/>
          <w:szCs w:val="18"/>
        </w:rPr>
        <w:tab/>
        <w:t xml:space="preserve">(City), (State) </w:t>
      </w:r>
      <w:r w:rsidRPr="00FF0A41">
        <w:rPr>
          <w:rFonts w:cs="Times New Roman"/>
          <w:sz w:val="18"/>
          <w:szCs w:val="18"/>
        </w:rPr>
        <w:tab/>
        <w:t>(Zip Code)</w:t>
      </w:r>
    </w:p>
    <w:p w14:paraId="3F52ADBF" w14:textId="77777777" w:rsidR="0083010A" w:rsidRPr="00FF0A41" w:rsidRDefault="0083010A" w:rsidP="0083010A">
      <w:pPr>
        <w:pStyle w:val="NoSpacing"/>
        <w:jc w:val="both"/>
        <w:rPr>
          <w:rFonts w:cs="Times New Roman"/>
        </w:rPr>
      </w:pPr>
    </w:p>
    <w:p w14:paraId="72699326" w14:textId="760842F2" w:rsidR="00545FEF" w:rsidRPr="00FF0A41" w:rsidRDefault="0083010A" w:rsidP="00545FEF">
      <w:pPr>
        <w:pStyle w:val="NoSpacing"/>
        <w:jc w:val="both"/>
        <w:rPr>
          <w:rFonts w:cs="Times New Roman"/>
          <w:szCs w:val="24"/>
        </w:rPr>
      </w:pPr>
      <w:r w:rsidRPr="00FF0A41">
        <w:rPr>
          <w:rFonts w:cs="Times New Roman"/>
          <w:szCs w:val="24"/>
        </w:rPr>
        <w:t xml:space="preserve">The sale is scheduled to take place if approved by the Commission (Texas Water Code § 13.301).  The transaction and the transfer of the CCN includes </w:t>
      </w:r>
      <w:bookmarkStart w:id="3" w:name="_Hlk63330499"/>
      <w:r w:rsidR="0050350E">
        <w:rPr>
          <w:rStyle w:val="Style1"/>
          <w:color w:val="auto"/>
        </w:rPr>
        <w:t>the following</w:t>
      </w:r>
      <w:r w:rsidR="00772E24">
        <w:rPr>
          <w:rStyle w:val="Style1"/>
          <w:color w:val="auto"/>
        </w:rPr>
        <w:t xml:space="preserve"> subdivision</w:t>
      </w:r>
      <w:r w:rsidR="0050350E">
        <w:rPr>
          <w:rStyle w:val="Style1"/>
          <w:color w:val="auto"/>
        </w:rPr>
        <w:t>:</w:t>
      </w:r>
    </w:p>
    <w:p w14:paraId="573F14E3" w14:textId="3F521E6B" w:rsidR="00545FEF" w:rsidRPr="00FF0A41" w:rsidRDefault="00374EF5" w:rsidP="00545FEF">
      <w:pPr>
        <w:pStyle w:val="NoSpacing"/>
        <w:jc w:val="both"/>
        <w:rPr>
          <w:rFonts w:cs="Times New Roman"/>
          <w:szCs w:val="24"/>
          <w:u w:val="single"/>
        </w:rPr>
      </w:pPr>
      <w:r w:rsidRPr="00FF0A41">
        <w:rPr>
          <w:rFonts w:cs="Times New Roman"/>
          <w:szCs w:val="24"/>
          <w:u w:val="single"/>
        </w:rPr>
        <w:t>Lakeside Estates</w:t>
      </w:r>
      <w:r w:rsidR="00545FEF" w:rsidRPr="00FF0A41">
        <w:rPr>
          <w:rFonts w:cs="Times New Roman"/>
          <w:szCs w:val="24"/>
          <w:u w:val="single"/>
        </w:rPr>
        <w:t xml:space="preserve">.   </w:t>
      </w:r>
    </w:p>
    <w:p w14:paraId="2A111A83" w14:textId="77777777" w:rsidR="00545FEF" w:rsidRPr="00FF0A41" w:rsidRDefault="00545FEF" w:rsidP="00545FEF">
      <w:pPr>
        <w:pStyle w:val="NoSpacing"/>
        <w:jc w:val="both"/>
        <w:rPr>
          <w:bCs/>
          <w:szCs w:val="24"/>
        </w:rPr>
      </w:pPr>
    </w:p>
    <w:p w14:paraId="3B33B88D" w14:textId="77777777" w:rsidR="00FF0A41" w:rsidRPr="00FF0A41" w:rsidRDefault="00FF0A41" w:rsidP="00FF0A41">
      <w:pPr>
        <w:jc w:val="both"/>
        <w:rPr>
          <w:b/>
          <w:bCs/>
        </w:rPr>
      </w:pPr>
      <w:r w:rsidRPr="00FF0A41">
        <w:rPr>
          <w:b/>
          <w:bCs/>
        </w:rPr>
        <w:t>Requested Area (Incorrect Location)</w:t>
      </w:r>
    </w:p>
    <w:p w14:paraId="4A3BDD2D" w14:textId="77777777" w:rsidR="00FF0A41" w:rsidRPr="00FF0A41" w:rsidRDefault="00FF0A41" w:rsidP="00AE4AFE">
      <w:pPr>
        <w:spacing w:after="0"/>
        <w:jc w:val="both"/>
      </w:pPr>
      <w:r w:rsidRPr="00FF0A41">
        <w:t xml:space="preserve">The requested area includes </w:t>
      </w:r>
      <w:r w:rsidRPr="00FF0A41">
        <w:rPr>
          <w:u w:val="single"/>
        </w:rPr>
        <w:t>0</w:t>
      </w:r>
      <w:r w:rsidRPr="00FF0A41">
        <w:t xml:space="preserve"> customer connections, is located approximately </w:t>
      </w:r>
      <w:proofErr w:type="gramStart"/>
      <w:r w:rsidRPr="00FF0A41">
        <w:rPr>
          <w:u w:val="single"/>
        </w:rPr>
        <w:t>5</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r w:rsidRPr="00FF0A41">
        <w:rPr>
          <w:u w:val="single"/>
        </w:rPr>
        <w:t>Kloss Road</w:t>
      </w:r>
      <w:r w:rsidRPr="00FF0A41">
        <w:t xml:space="preserve">; on the east by </w:t>
      </w:r>
      <w:r w:rsidRPr="00FF0A41">
        <w:rPr>
          <w:u w:val="single"/>
        </w:rPr>
        <w:t xml:space="preserve">the intersection of </w:t>
      </w:r>
      <w:proofErr w:type="spellStart"/>
      <w:r w:rsidRPr="00FF0A41">
        <w:rPr>
          <w:u w:val="single"/>
        </w:rPr>
        <w:t>Brockstein</w:t>
      </w:r>
      <w:proofErr w:type="spellEnd"/>
      <w:r w:rsidRPr="00FF0A41">
        <w:rPr>
          <w:u w:val="single"/>
        </w:rPr>
        <w:t xml:space="preserve"> Road and Grace Lane</w:t>
      </w:r>
      <w:r w:rsidRPr="00FF0A41">
        <w:t xml:space="preserve">; on the south by </w:t>
      </w:r>
      <w:proofErr w:type="spellStart"/>
      <w:r w:rsidRPr="00FF0A41">
        <w:rPr>
          <w:u w:val="single"/>
        </w:rPr>
        <w:t>Hillboldt</w:t>
      </w:r>
      <w:proofErr w:type="spellEnd"/>
      <w:r w:rsidRPr="00FF0A41">
        <w:rPr>
          <w:u w:val="single"/>
        </w:rPr>
        <w:t xml:space="preserve"> Road</w:t>
      </w:r>
      <w:r w:rsidRPr="00FF0A41">
        <w:t xml:space="preserve">; and on the west by </w:t>
      </w:r>
      <w:r w:rsidRPr="00FF0A41">
        <w:rPr>
          <w:u w:val="single"/>
        </w:rPr>
        <w:t xml:space="preserve">the intersection of </w:t>
      </w:r>
      <w:proofErr w:type="spellStart"/>
      <w:r w:rsidRPr="00FF0A41">
        <w:rPr>
          <w:u w:val="single"/>
        </w:rPr>
        <w:t>Hillboldt</w:t>
      </w:r>
      <w:proofErr w:type="spellEnd"/>
      <w:r w:rsidRPr="00FF0A41">
        <w:rPr>
          <w:u w:val="single"/>
        </w:rPr>
        <w:t xml:space="preserve"> Road and Kloss Road</w:t>
      </w:r>
      <w:r w:rsidRPr="00FF0A41">
        <w:t>.</w:t>
      </w:r>
    </w:p>
    <w:p w14:paraId="75A0ED06" w14:textId="77777777" w:rsidR="00FF0A41" w:rsidRPr="00FF0A41" w:rsidRDefault="00FF0A41" w:rsidP="00AE4AFE">
      <w:pPr>
        <w:spacing w:after="0"/>
        <w:jc w:val="both"/>
      </w:pPr>
    </w:p>
    <w:p w14:paraId="39B1EBAD" w14:textId="031FEEF9" w:rsidR="00FF0A41" w:rsidRPr="00FF0A41" w:rsidRDefault="00FF0A41" w:rsidP="00AE4AFE">
      <w:pPr>
        <w:spacing w:after="0"/>
        <w:jc w:val="both"/>
      </w:pPr>
      <w:r w:rsidRPr="00FF0A41">
        <w:t xml:space="preserve">The requested area includes approximately </w:t>
      </w:r>
      <w:r w:rsidRPr="00FF0A41">
        <w:rPr>
          <w:u w:val="single"/>
        </w:rPr>
        <w:t>37</w:t>
      </w:r>
      <w:r w:rsidRPr="00FF0A41">
        <w:t xml:space="preserve"> acres, comprised of decertified area from Ranch Country of Texas, Inc. (CCN No. 12916).</w:t>
      </w:r>
    </w:p>
    <w:p w14:paraId="79AB2648" w14:textId="77777777" w:rsidR="00FF0A41" w:rsidRPr="00FF0A41" w:rsidRDefault="00FF0A41" w:rsidP="00AE4AFE">
      <w:pPr>
        <w:spacing w:after="0"/>
        <w:jc w:val="both"/>
        <w:rPr>
          <w:b/>
          <w:bCs/>
        </w:rPr>
      </w:pPr>
    </w:p>
    <w:p w14:paraId="35E8A193" w14:textId="77777777" w:rsidR="00FF0A41" w:rsidRPr="00FF0A41" w:rsidRDefault="00FF0A41" w:rsidP="00AE4AFE">
      <w:pPr>
        <w:spacing w:after="0"/>
        <w:jc w:val="both"/>
        <w:rPr>
          <w:b/>
          <w:bCs/>
        </w:rPr>
      </w:pPr>
      <w:r w:rsidRPr="00FF0A41">
        <w:rPr>
          <w:b/>
          <w:bCs/>
        </w:rPr>
        <w:t>Requested Area (Correct Location)</w:t>
      </w:r>
    </w:p>
    <w:p w14:paraId="388B6356" w14:textId="77777777" w:rsidR="00FF0A41" w:rsidRPr="00FF0A41" w:rsidRDefault="00FF0A41" w:rsidP="00AE4AFE">
      <w:pPr>
        <w:spacing w:after="0"/>
        <w:jc w:val="both"/>
      </w:pPr>
      <w:r w:rsidRPr="00FF0A41">
        <w:t xml:space="preserve">The requested area includes </w:t>
      </w:r>
      <w:r w:rsidRPr="00FF0A41">
        <w:rPr>
          <w:u w:val="single"/>
        </w:rPr>
        <w:t>26</w:t>
      </w:r>
      <w:r w:rsidRPr="00FF0A41">
        <w:t xml:space="preserve"> customer connections, is located approximately </w:t>
      </w:r>
      <w:proofErr w:type="gramStart"/>
      <w:r w:rsidRPr="00FF0A41">
        <w:rPr>
          <w:u w:val="single"/>
        </w:rPr>
        <w:t>4</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proofErr w:type="spellStart"/>
      <w:r w:rsidRPr="00FF0A41">
        <w:rPr>
          <w:u w:val="single"/>
        </w:rPr>
        <w:t>Brockstein</w:t>
      </w:r>
      <w:proofErr w:type="spellEnd"/>
      <w:r w:rsidRPr="00FF0A41">
        <w:rPr>
          <w:u w:val="single"/>
        </w:rPr>
        <w:t xml:space="preserve"> Road</w:t>
      </w:r>
      <w:r w:rsidRPr="00FF0A41">
        <w:t xml:space="preserve">; on the east by </w:t>
      </w:r>
      <w:r w:rsidRPr="00FF0A41">
        <w:rPr>
          <w:u w:val="single"/>
        </w:rPr>
        <w:t>Farm to Market 1094</w:t>
      </w:r>
      <w:r w:rsidRPr="00FF0A41">
        <w:t xml:space="preserve">; on the south by </w:t>
      </w:r>
      <w:r w:rsidRPr="00FF0A41">
        <w:rPr>
          <w:u w:val="single"/>
        </w:rPr>
        <w:t>Farm to Market 2187</w:t>
      </w:r>
      <w:r w:rsidRPr="00FF0A41">
        <w:t xml:space="preserve">; and on the west by </w:t>
      </w:r>
      <w:proofErr w:type="spellStart"/>
      <w:r w:rsidRPr="00FF0A41">
        <w:rPr>
          <w:u w:val="single"/>
        </w:rPr>
        <w:t>Hillboldt</w:t>
      </w:r>
      <w:proofErr w:type="spellEnd"/>
      <w:r w:rsidRPr="00FF0A41">
        <w:rPr>
          <w:u w:val="single"/>
        </w:rPr>
        <w:t xml:space="preserve"> Road</w:t>
      </w:r>
      <w:r w:rsidRPr="00FF0A41">
        <w:t>.</w:t>
      </w:r>
    </w:p>
    <w:p w14:paraId="566EB966" w14:textId="77777777" w:rsidR="00FF0A41" w:rsidRPr="00FF0A41" w:rsidRDefault="00FF0A41" w:rsidP="00AE4AFE">
      <w:pPr>
        <w:spacing w:after="0"/>
        <w:jc w:val="both"/>
      </w:pPr>
    </w:p>
    <w:p w14:paraId="70CB721E" w14:textId="77777777" w:rsidR="00FF0A41" w:rsidRPr="00FF0A41" w:rsidRDefault="00FF0A41" w:rsidP="00AE4AFE">
      <w:pPr>
        <w:spacing w:after="0"/>
        <w:jc w:val="both"/>
      </w:pPr>
      <w:r w:rsidRPr="00FF0A41">
        <w:t xml:space="preserve">The requested area includes approximately </w:t>
      </w:r>
      <w:r w:rsidRPr="00FF0A41">
        <w:rPr>
          <w:u w:val="single"/>
        </w:rPr>
        <w:t>37</w:t>
      </w:r>
      <w:r w:rsidRPr="00FF0A41">
        <w:t xml:space="preserve"> acres, comprised of uncertificated area to Amend to CSWR-Texas Utility Operating Company, LLC (CCN No. 13290).</w:t>
      </w:r>
    </w:p>
    <w:p w14:paraId="47E5D099" w14:textId="77777777" w:rsidR="00FF0A41" w:rsidRPr="00FF0A41" w:rsidRDefault="00FF0A41" w:rsidP="00AE4AFE">
      <w:pPr>
        <w:spacing w:after="0"/>
        <w:jc w:val="both"/>
      </w:pPr>
    </w:p>
    <w:p w14:paraId="56806668" w14:textId="77777777" w:rsidR="00FF0A41" w:rsidRPr="00FF0A41" w:rsidRDefault="00FF0A41" w:rsidP="00AE4AFE">
      <w:pPr>
        <w:spacing w:after="0"/>
        <w:rPr>
          <w:b/>
          <w:bCs/>
        </w:rPr>
      </w:pPr>
      <w:r w:rsidRPr="00FF0A41">
        <w:rPr>
          <w:b/>
          <w:bCs/>
        </w:rPr>
        <w:lastRenderedPageBreak/>
        <w:t xml:space="preserve">The </w:t>
      </w:r>
      <w:sdt>
        <w:sdtPr>
          <w:rPr>
            <w:b/>
            <w:bCs/>
          </w:rPr>
          <w:alias w:val="Select type"/>
          <w:tag w:val="Select type"/>
          <w:id w:val="1253081948"/>
          <w:placeholder>
            <w:docPart w:val="69CE8587E1ED429391EBCC12244605DB"/>
          </w:placeholder>
          <w:dropDownList>
            <w:listItem w:value="Select type."/>
            <w:listItem w:displayText="application" w:value="application"/>
            <w:listItem w:displayText="petition" w:value="petition"/>
          </w:dropDownList>
        </w:sdtPr>
        <w:sdtEndPr/>
        <w:sdtContent>
          <w:r w:rsidRPr="00FF0A41">
            <w:rPr>
              <w:b/>
              <w:bCs/>
            </w:rPr>
            <w:t>application</w:t>
          </w:r>
        </w:sdtContent>
      </w:sdt>
      <w:r w:rsidRPr="00FF0A41">
        <w:rPr>
          <w:b/>
          <w:bCs/>
        </w:rPr>
        <w:t xml:space="preserve"> proposes the subtraction of approximately </w:t>
      </w:r>
      <w:r w:rsidRPr="00FF0A41">
        <w:rPr>
          <w:b/>
          <w:bCs/>
          <w:u w:val="single"/>
        </w:rPr>
        <w:t>37</w:t>
      </w:r>
      <w:r w:rsidRPr="00FF0A41">
        <w:rPr>
          <w:b/>
          <w:bCs/>
        </w:rPr>
        <w:t xml:space="preserve"> acres from CCN No. 12916 and the addition of approximately </w:t>
      </w:r>
      <w:r w:rsidRPr="00FF0A41">
        <w:rPr>
          <w:b/>
          <w:bCs/>
          <w:u w:val="single"/>
        </w:rPr>
        <w:t>37</w:t>
      </w:r>
      <w:r w:rsidRPr="00FF0A41">
        <w:rPr>
          <w:b/>
          <w:bCs/>
        </w:rPr>
        <w:t xml:space="preserve"> acres to CCN No. 13290. </w:t>
      </w:r>
    </w:p>
    <w:bookmarkEnd w:id="3"/>
    <w:p w14:paraId="55330D7C" w14:textId="77777777" w:rsidR="00545FEF" w:rsidRPr="00A75D16" w:rsidRDefault="00545FEF" w:rsidP="00545FEF">
      <w:pPr>
        <w:pStyle w:val="NoSpacing"/>
        <w:jc w:val="both"/>
        <w:rPr>
          <w:bCs/>
          <w:szCs w:val="24"/>
        </w:rPr>
      </w:pPr>
    </w:p>
    <w:p w14:paraId="2299421D" w14:textId="77777777" w:rsidR="00131F7C" w:rsidRDefault="00583509" w:rsidP="00131F7C">
      <w:pPr>
        <w:pStyle w:val="NoSpacing"/>
        <w:spacing w:after="240"/>
        <w:jc w:val="both"/>
        <w:rPr>
          <w:rFonts w:cs="Times New Roman"/>
          <w:szCs w:val="24"/>
        </w:rPr>
      </w:pPr>
      <w:r w:rsidRPr="00583509">
        <w:rPr>
          <w:rFonts w:cs="Times New Roman"/>
          <w:b/>
          <w:szCs w:val="24"/>
        </w:rPr>
        <w:t>See enclosed map</w:t>
      </w:r>
      <w:r w:rsidR="001A7E47">
        <w:rPr>
          <w:rFonts w:cs="Times New Roman"/>
          <w:b/>
          <w:szCs w:val="24"/>
        </w:rPr>
        <w:t>s</w:t>
      </w:r>
      <w:r w:rsidRPr="00583509">
        <w:rPr>
          <w:rFonts w:cs="Times New Roman"/>
          <w:b/>
          <w:szCs w:val="24"/>
        </w:rPr>
        <w:t xml:space="preserve"> showing the requested area.</w:t>
      </w:r>
    </w:p>
    <w:p w14:paraId="08293AD7"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30C30214"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433870B"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7D0794E" w14:textId="77777777" w:rsidR="00DF00D4" w:rsidRPr="00361711" w:rsidRDefault="00DF00D4">
      <w:pPr>
        <w:spacing w:after="0" w:line="240" w:lineRule="auto"/>
        <w:jc w:val="both"/>
        <w:rPr>
          <w:rFonts w:cs="Times New Roman"/>
          <w:szCs w:val="24"/>
        </w:rPr>
      </w:pPr>
      <w:bookmarkStart w:id="4" w:name="_Hlk34658071"/>
    </w:p>
    <w:p w14:paraId="63CA63AD"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665EC27B"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5C57D255"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302CE511"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455C7D04"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0834D301"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6D8F8AF4" w14:textId="77777777" w:rsidR="00DF00D4" w:rsidRPr="00DF00D4" w:rsidRDefault="00DF00D4" w:rsidP="00DF00D4">
      <w:pPr>
        <w:spacing w:after="0" w:line="240" w:lineRule="auto"/>
        <w:jc w:val="center"/>
        <w:rPr>
          <w:rFonts w:cs="Times New Roman"/>
          <w:szCs w:val="24"/>
        </w:rPr>
      </w:pPr>
    </w:p>
    <w:p w14:paraId="36D29852"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4"/>
    <w:p w14:paraId="482A47FF"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918E30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ACAFBEE"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82FB8A0" w14:textId="77777777" w:rsidR="00A83220" w:rsidRPr="003C7B98" w:rsidRDefault="00A83220" w:rsidP="00A83220">
      <w:pPr>
        <w:spacing w:after="0" w:line="240" w:lineRule="auto"/>
        <w:jc w:val="both"/>
        <w:rPr>
          <w:rFonts w:cs="Times New Roman"/>
          <w:szCs w:val="24"/>
        </w:rPr>
      </w:pPr>
    </w:p>
    <w:p w14:paraId="29CA799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7A84B4F"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E5DF647" w14:textId="77777777" w:rsidR="00900E94" w:rsidRPr="00637AF4" w:rsidRDefault="00115771">
      <w:pPr>
        <w:spacing w:after="0" w:line="240" w:lineRule="auto"/>
        <w:jc w:val="both"/>
        <w:rPr>
          <w:rFonts w:cs="Times New Roman"/>
        </w:rPr>
      </w:pPr>
      <w:r w:rsidRPr="00637AF4">
        <w:rPr>
          <w:rFonts w:cs="Times New Roman"/>
        </w:rPr>
        <w:br w:type="page"/>
      </w:r>
    </w:p>
    <w:p w14:paraId="25BE072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625BC6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0B8EB8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66F5E32" wp14:editId="497D71B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1311B9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3FB956B" w14:textId="0CA600AA"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759FFA7E" w14:textId="27EF1080" w:rsidR="000B4C24" w:rsidRPr="00FF0A41"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DOCKET NO</w:t>
      </w:r>
      <w:r w:rsidRPr="00FF0A41">
        <w:rPr>
          <w:rFonts w:eastAsia="Times New Roman" w:cs="Times New Roman"/>
          <w:sz w:val="23"/>
          <w:szCs w:val="23"/>
        </w:rPr>
        <w:t xml:space="preserve">. </w:t>
      </w:r>
      <w:r w:rsidR="00274A64" w:rsidRPr="00FF0A41">
        <w:rPr>
          <w:rFonts w:cs="Times New Roman"/>
          <w:sz w:val="23"/>
          <w:szCs w:val="23"/>
        </w:rPr>
        <w:t>53718</w:t>
      </w:r>
    </w:p>
    <w:p w14:paraId="1559AA2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BE1C06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EA03E7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48A04E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DEB9E76"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32AEEB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114676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6D099F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BB04D2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58C0377"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476DDEA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D0347CA" w14:textId="77777777" w:rsidR="000B4C24" w:rsidRPr="00F26B9E" w:rsidRDefault="000B4C24" w:rsidP="000B4C24">
      <w:pPr>
        <w:widowControl w:val="0"/>
        <w:spacing w:after="0" w:line="240" w:lineRule="auto"/>
        <w:rPr>
          <w:rFonts w:eastAsia="Times New Roman" w:cs="Times New Roman"/>
          <w:szCs w:val="20"/>
        </w:rPr>
      </w:pPr>
    </w:p>
    <w:p w14:paraId="61E6072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0ACEC75" w14:textId="77777777" w:rsidR="000B4C24" w:rsidRPr="00F26B9E" w:rsidRDefault="000B4C24" w:rsidP="000B4C24">
      <w:pPr>
        <w:widowControl w:val="0"/>
        <w:spacing w:after="0" w:line="240" w:lineRule="auto"/>
        <w:rPr>
          <w:rFonts w:eastAsia="Times New Roman" w:cs="Times New Roman"/>
          <w:szCs w:val="20"/>
        </w:rPr>
      </w:pPr>
    </w:p>
    <w:p w14:paraId="14F8326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10B344F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86A32AA" w14:textId="77777777" w:rsidR="000B4C24" w:rsidRPr="00F26B9E" w:rsidRDefault="000B4C24" w:rsidP="000B4C24">
      <w:pPr>
        <w:spacing w:after="0" w:line="240" w:lineRule="auto"/>
        <w:rPr>
          <w:rFonts w:eastAsia="Times New Roman" w:cs="Times New Roman"/>
          <w:szCs w:val="20"/>
        </w:rPr>
      </w:pPr>
    </w:p>
    <w:p w14:paraId="2D2689A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A7BF36F" w14:textId="77777777" w:rsidR="000B4C24" w:rsidRPr="00F26B9E" w:rsidRDefault="000B4C24" w:rsidP="000B4C24">
      <w:pPr>
        <w:widowControl w:val="0"/>
        <w:spacing w:after="0" w:line="240" w:lineRule="auto"/>
        <w:rPr>
          <w:rFonts w:eastAsia="Times New Roman" w:cs="Times New Roman"/>
          <w:szCs w:val="20"/>
        </w:rPr>
      </w:pPr>
    </w:p>
    <w:p w14:paraId="4036B76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E26A83D" w14:textId="77777777" w:rsidR="000B4C24" w:rsidRPr="00F26B9E" w:rsidRDefault="000B4C24" w:rsidP="000B4C24">
      <w:pPr>
        <w:spacing w:after="0" w:line="240" w:lineRule="auto"/>
        <w:rPr>
          <w:rFonts w:eastAsia="Times New Roman" w:cs="Times New Roman"/>
          <w:szCs w:val="20"/>
        </w:rPr>
      </w:pPr>
    </w:p>
    <w:p w14:paraId="7C10DA0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D88AB9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F2B7520" w14:textId="77777777" w:rsidR="000B4C24" w:rsidRPr="00F26B9E" w:rsidRDefault="000B4C24" w:rsidP="000B4C24">
      <w:pPr>
        <w:widowControl w:val="0"/>
        <w:spacing w:after="0" w:line="192" w:lineRule="auto"/>
        <w:rPr>
          <w:rFonts w:eastAsia="Times New Roman" w:cs="Times New Roman"/>
          <w:szCs w:val="20"/>
        </w:rPr>
      </w:pPr>
    </w:p>
    <w:p w14:paraId="7139527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F1CC923"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E5D28F1" w14:textId="77777777" w:rsidR="00E012D6" w:rsidRDefault="00E012D6" w:rsidP="00E012D6">
      <w:pPr>
        <w:widowControl w:val="0"/>
        <w:tabs>
          <w:tab w:val="right" w:pos="10080"/>
        </w:tabs>
        <w:spacing w:after="0" w:line="215" w:lineRule="auto"/>
        <w:rPr>
          <w:rFonts w:eastAsia="Times New Roman" w:cs="Times New Roman"/>
          <w:szCs w:val="20"/>
        </w:rPr>
      </w:pPr>
    </w:p>
    <w:p w14:paraId="66F88E99" w14:textId="77777777" w:rsidR="000B1070" w:rsidRDefault="000B1070" w:rsidP="00E012D6">
      <w:pPr>
        <w:widowControl w:val="0"/>
        <w:tabs>
          <w:tab w:val="right" w:pos="10080"/>
        </w:tabs>
        <w:spacing w:after="0" w:line="215" w:lineRule="auto"/>
        <w:rPr>
          <w:rFonts w:eastAsia="Times New Roman" w:cs="Times New Roman"/>
          <w:szCs w:val="20"/>
        </w:rPr>
      </w:pPr>
    </w:p>
    <w:p w14:paraId="688376BF" w14:textId="1DF0D68F"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3D884567" w14:textId="06FD70D4" w:rsidR="0050350E" w:rsidRDefault="0050350E" w:rsidP="0050350E">
      <w:pPr>
        <w:pStyle w:val="NoSpacing"/>
        <w:tabs>
          <w:tab w:val="left" w:pos="6390"/>
          <w:tab w:val="left" w:pos="9000"/>
        </w:tabs>
        <w:jc w:val="right"/>
        <w:rPr>
          <w:rFonts w:cs="Times New Roman"/>
          <w:b/>
          <w:i/>
          <w:color w:val="FF0000"/>
          <w:sz w:val="28"/>
          <w:szCs w:val="28"/>
        </w:rPr>
      </w:pPr>
      <w:r w:rsidRPr="00C30661">
        <w:rPr>
          <w:b/>
          <w:i/>
        </w:rPr>
        <w:t>Docket No</w:t>
      </w:r>
      <w:r w:rsidRPr="007B0028">
        <w:rPr>
          <w:b/>
          <w:i/>
        </w:rPr>
        <w:t xml:space="preserve">. </w:t>
      </w:r>
      <w:r w:rsidRPr="00AE4AFE">
        <w:rPr>
          <w:rFonts w:cs="Times New Roman"/>
          <w:b/>
          <w:i/>
          <w:sz w:val="28"/>
          <w:szCs w:val="28"/>
        </w:rPr>
        <w:t>53718</w:t>
      </w:r>
    </w:p>
    <w:p w14:paraId="2FDB43EE" w14:textId="77777777" w:rsidR="0050350E" w:rsidRPr="00A75D16" w:rsidRDefault="0050350E" w:rsidP="0050350E">
      <w:pPr>
        <w:pStyle w:val="NoSpacing"/>
        <w:tabs>
          <w:tab w:val="left" w:pos="6390"/>
          <w:tab w:val="left" w:pos="9000"/>
        </w:tabs>
        <w:jc w:val="right"/>
        <w:rPr>
          <w:rFonts w:cs="Times New Roman"/>
          <w:b/>
          <w:i/>
          <w:sz w:val="28"/>
          <w:szCs w:val="28"/>
          <w:lang w:val="en-CA"/>
        </w:rPr>
      </w:pPr>
    </w:p>
    <w:p w14:paraId="09C9CE31" w14:textId="77777777" w:rsidR="0050350E" w:rsidRPr="00211F35" w:rsidRDefault="0050350E" w:rsidP="0050350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94065AE" w14:textId="57743C5E" w:rsidR="0050350E" w:rsidRDefault="0050350E" w:rsidP="0050350E">
      <w:pPr>
        <w:pStyle w:val="NoSpacing"/>
        <w:jc w:val="center"/>
        <w:rPr>
          <w:rFonts w:cs="Times New Roman"/>
          <w:szCs w:val="24"/>
        </w:rPr>
      </w:pPr>
      <w:r w:rsidRPr="00FF0A41">
        <w:rPr>
          <w:rFonts w:cs="Times New Roman"/>
          <w:szCs w:val="24"/>
        </w:rPr>
        <w:t xml:space="preserve">CSWR-TEXAS UTILITY OPERATING COMPANY, LLC, CERTIFICATE(S) OF CONVENIENCE AND NECESSITY (CCN) NO. 13290, NOTICE OF INTENT TO PURCHASE </w:t>
      </w:r>
      <w:r w:rsidRPr="00FF0A41">
        <w:rPr>
          <w:rStyle w:val="Style6"/>
          <w:sz w:val="24"/>
          <w:szCs w:val="24"/>
        </w:rPr>
        <w:t>WATER</w:t>
      </w:r>
      <w:r w:rsidRPr="00FF0A41">
        <w:rPr>
          <w:rFonts w:cs="Times New Roman"/>
          <w:szCs w:val="24"/>
        </w:rPr>
        <w:t xml:space="preserve"> FACILITIES UNDER CCN NO. 12916 FROM RANCH COUNTRY OF TEXAS, INC. IN AUSTIN </w:t>
      </w:r>
      <w:r w:rsidRPr="00FF0A41">
        <w:rPr>
          <w:rStyle w:val="Style6"/>
          <w:sz w:val="24"/>
          <w:szCs w:val="24"/>
        </w:rPr>
        <w:t>COUNTY</w:t>
      </w:r>
      <w:r w:rsidRPr="00FF0A41">
        <w:rPr>
          <w:rFonts w:cs="Times New Roman"/>
          <w:szCs w:val="24"/>
        </w:rPr>
        <w:t>, TEXAS</w:t>
      </w:r>
    </w:p>
    <w:p w14:paraId="68A0AD11" w14:textId="77777777" w:rsidR="007B0028" w:rsidRPr="00FF0A41" w:rsidRDefault="007B0028" w:rsidP="0050350E">
      <w:pPr>
        <w:pStyle w:val="NoSpacing"/>
        <w:jc w:val="center"/>
        <w:rPr>
          <w:rFonts w:cs="Times New Roman"/>
          <w:szCs w:val="24"/>
        </w:rPr>
      </w:pPr>
    </w:p>
    <w:p w14:paraId="5D17A3E4" w14:textId="77777777" w:rsidR="0050350E" w:rsidRPr="00FF0A41" w:rsidRDefault="0050350E" w:rsidP="0050350E">
      <w:pPr>
        <w:pStyle w:val="NoSpacing"/>
        <w:tabs>
          <w:tab w:val="left" w:pos="4320"/>
          <w:tab w:val="left" w:pos="6480"/>
          <w:tab w:val="right" w:pos="9360"/>
        </w:tabs>
        <w:rPr>
          <w:rFonts w:cs="Times New Roman"/>
          <w:szCs w:val="24"/>
          <w:u w:val="single"/>
        </w:rPr>
      </w:pPr>
      <w:r w:rsidRPr="00FF0A41">
        <w:rPr>
          <w:rFonts w:cs="Times New Roman"/>
          <w:szCs w:val="24"/>
          <w:u w:val="single"/>
        </w:rPr>
        <w:t>CSWR-Texas Utility Operating Company, LLC</w:t>
      </w:r>
      <w:r w:rsidRPr="00FF0A41">
        <w:rPr>
          <w:rFonts w:cs="Times New Roman"/>
          <w:szCs w:val="24"/>
          <w:u w:val="single"/>
        </w:rPr>
        <w:tab/>
      </w:r>
      <w:r w:rsidRPr="00FF0A41">
        <w:rPr>
          <w:rFonts w:cs="Times New Roman"/>
          <w:szCs w:val="24"/>
          <w:u w:val="single"/>
        </w:rPr>
        <w:tab/>
        <w:t>1630 Des Peres Rd, Suite 140</w:t>
      </w:r>
    </w:p>
    <w:p w14:paraId="6EF7391E" w14:textId="77777777" w:rsidR="0050350E" w:rsidRPr="00FF0A41" w:rsidRDefault="0050350E" w:rsidP="0050350E">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(Purchaser’s Name)</w:t>
      </w:r>
      <w:r w:rsidRPr="00FF0A41">
        <w:rPr>
          <w:rFonts w:cs="Times New Roman"/>
          <w:sz w:val="18"/>
          <w:szCs w:val="18"/>
        </w:rPr>
        <w:tab/>
      </w:r>
      <w:r w:rsidRPr="00FF0A41">
        <w:rPr>
          <w:rFonts w:cs="Times New Roman"/>
          <w:sz w:val="18"/>
          <w:szCs w:val="18"/>
        </w:rPr>
        <w:tab/>
        <w:t xml:space="preserve">(Address)  </w:t>
      </w:r>
      <w:r w:rsidRPr="00FF0A41">
        <w:rPr>
          <w:rFonts w:cs="Times New Roman"/>
          <w:sz w:val="18"/>
          <w:szCs w:val="18"/>
        </w:rPr>
        <w:tab/>
      </w:r>
    </w:p>
    <w:p w14:paraId="1D572531" w14:textId="77777777" w:rsidR="0050350E" w:rsidRPr="00FF0A41" w:rsidRDefault="0050350E" w:rsidP="0050350E">
      <w:pPr>
        <w:pStyle w:val="NoSpacing"/>
        <w:tabs>
          <w:tab w:val="left" w:pos="4320"/>
          <w:tab w:val="left" w:pos="6660"/>
          <w:tab w:val="right" w:pos="9360"/>
        </w:tabs>
        <w:jc w:val="both"/>
        <w:rPr>
          <w:rFonts w:cs="Times New Roman"/>
          <w:sz w:val="18"/>
          <w:szCs w:val="18"/>
        </w:rPr>
      </w:pPr>
    </w:p>
    <w:p w14:paraId="333A94DB" w14:textId="77777777" w:rsidR="0050350E" w:rsidRPr="00FF0A41" w:rsidRDefault="0050350E" w:rsidP="0050350E">
      <w:pPr>
        <w:pStyle w:val="NoSpacing"/>
        <w:tabs>
          <w:tab w:val="left" w:pos="4320"/>
          <w:tab w:val="left" w:pos="6480"/>
          <w:tab w:val="right" w:pos="9360"/>
        </w:tabs>
        <w:rPr>
          <w:rFonts w:cs="Times New Roman"/>
          <w:szCs w:val="24"/>
          <w:u w:val="single"/>
        </w:rPr>
      </w:pPr>
      <w:r w:rsidRPr="00FF0A41">
        <w:rPr>
          <w:rFonts w:cs="Times New Roman"/>
          <w:szCs w:val="24"/>
          <w:u w:val="single"/>
        </w:rPr>
        <w:t>St. Louis, MO</w:t>
      </w:r>
      <w:r w:rsidRPr="00FF0A41">
        <w:rPr>
          <w:rFonts w:cs="Times New Roman"/>
          <w:szCs w:val="24"/>
          <w:u w:val="single"/>
        </w:rPr>
        <w:tab/>
      </w:r>
      <w:r w:rsidRPr="00FF0A41">
        <w:rPr>
          <w:rFonts w:cs="Times New Roman"/>
          <w:szCs w:val="24"/>
          <w:u w:val="single"/>
        </w:rPr>
        <w:tab/>
        <w:t xml:space="preserve">    63131 </w:t>
      </w:r>
    </w:p>
    <w:p w14:paraId="696D570B" w14:textId="77777777" w:rsidR="0050350E" w:rsidRPr="00FF0A41" w:rsidRDefault="0050350E" w:rsidP="0050350E">
      <w:pPr>
        <w:pStyle w:val="NoSpacing"/>
        <w:tabs>
          <w:tab w:val="left" w:pos="4320"/>
          <w:tab w:val="left" w:pos="6660"/>
          <w:tab w:val="right" w:pos="9360"/>
        </w:tabs>
        <w:jc w:val="both"/>
        <w:rPr>
          <w:rFonts w:cs="Times New Roman"/>
          <w:sz w:val="18"/>
          <w:szCs w:val="18"/>
        </w:rPr>
      </w:pPr>
      <w:r w:rsidRPr="00FF0A41">
        <w:rPr>
          <w:rFonts w:cs="Times New Roman"/>
          <w:sz w:val="18"/>
          <w:szCs w:val="18"/>
        </w:rPr>
        <w:t xml:space="preserve">(City), (State) </w:t>
      </w:r>
      <w:r w:rsidRPr="00FF0A41">
        <w:rPr>
          <w:rFonts w:cs="Times New Roman"/>
          <w:sz w:val="18"/>
          <w:szCs w:val="18"/>
        </w:rPr>
        <w:tab/>
      </w:r>
      <w:r w:rsidRPr="00FF0A41">
        <w:rPr>
          <w:rFonts w:cs="Times New Roman"/>
          <w:sz w:val="18"/>
          <w:szCs w:val="18"/>
        </w:rPr>
        <w:tab/>
        <w:t>(Zip Code)</w:t>
      </w:r>
    </w:p>
    <w:p w14:paraId="22B137C2" w14:textId="77777777" w:rsidR="0050350E" w:rsidRPr="00FF0A41" w:rsidRDefault="0050350E" w:rsidP="0050350E">
      <w:pPr>
        <w:pStyle w:val="NoSpacing"/>
        <w:jc w:val="both"/>
        <w:rPr>
          <w:rFonts w:cs="Times New Roman"/>
        </w:rPr>
      </w:pPr>
    </w:p>
    <w:p w14:paraId="03B4E380" w14:textId="77777777" w:rsidR="0050350E" w:rsidRPr="00FF0A41" w:rsidRDefault="0050350E" w:rsidP="0050350E">
      <w:pPr>
        <w:pStyle w:val="NoSpacing"/>
        <w:jc w:val="both"/>
        <w:rPr>
          <w:rFonts w:cs="Times New Roman"/>
          <w:szCs w:val="24"/>
        </w:rPr>
      </w:pPr>
      <w:r w:rsidRPr="00FF0A41">
        <w:rPr>
          <w:rFonts w:cs="Times New Roman"/>
          <w:szCs w:val="24"/>
        </w:rPr>
        <w:t xml:space="preserve">has </w:t>
      </w:r>
      <w:proofErr w:type="gramStart"/>
      <w:r w:rsidRPr="00FF0A41">
        <w:rPr>
          <w:rFonts w:cs="Times New Roman"/>
          <w:szCs w:val="24"/>
        </w:rPr>
        <w:t>submitted an application</w:t>
      </w:r>
      <w:proofErr w:type="gramEnd"/>
      <w:r w:rsidRPr="00FF0A41">
        <w:rPr>
          <w:rFonts w:cs="Times New Roman"/>
          <w:szCs w:val="24"/>
        </w:rPr>
        <w:t xml:space="preserve"> with the Public Utility Commission of Texas (Commission) to purchase</w:t>
      </w:r>
      <w:r w:rsidRPr="00FF0A41">
        <w:rPr>
          <w:szCs w:val="24"/>
        </w:rPr>
        <w:t xml:space="preserve"> </w:t>
      </w:r>
      <w:r w:rsidRPr="00FF0A41">
        <w:rPr>
          <w:rStyle w:val="Style1"/>
          <w:color w:val="auto"/>
          <w:szCs w:val="24"/>
        </w:rPr>
        <w:t>all</w:t>
      </w:r>
      <w:r w:rsidRPr="00FF0A41">
        <w:rPr>
          <w:rFonts w:cs="Times New Roman"/>
          <w:szCs w:val="24"/>
        </w:rPr>
        <w:t xml:space="preserve"> of the </w:t>
      </w:r>
      <w:r w:rsidRPr="00FF0A41">
        <w:rPr>
          <w:szCs w:val="24"/>
        </w:rPr>
        <w:t>water</w:t>
      </w:r>
      <w:r w:rsidRPr="00FF0A41">
        <w:rPr>
          <w:rFonts w:cs="Times New Roman"/>
          <w:szCs w:val="24"/>
        </w:rPr>
        <w:t xml:space="preserve"> facilities under CCN No. </w:t>
      </w:r>
      <w:r w:rsidRPr="00FF0A41">
        <w:rPr>
          <w:rFonts w:cs="Times New Roman"/>
          <w:szCs w:val="24"/>
          <w:u w:val="single"/>
        </w:rPr>
        <w:t>12916</w:t>
      </w:r>
      <w:r w:rsidRPr="00FF0A41">
        <w:rPr>
          <w:rFonts w:cs="Times New Roman"/>
          <w:szCs w:val="24"/>
        </w:rPr>
        <w:t xml:space="preserve"> in Austin </w:t>
      </w:r>
      <w:r w:rsidRPr="00FF0A41">
        <w:rPr>
          <w:szCs w:val="24"/>
        </w:rPr>
        <w:t>County</w:t>
      </w:r>
      <w:r w:rsidRPr="00FF0A41">
        <w:rPr>
          <w:rFonts w:cs="Times New Roman"/>
          <w:szCs w:val="24"/>
        </w:rPr>
        <w:t>, TX from:</w:t>
      </w:r>
    </w:p>
    <w:p w14:paraId="4D8846B1" w14:textId="77777777" w:rsidR="0050350E" w:rsidRPr="00FF0A41" w:rsidRDefault="0050350E" w:rsidP="0050350E">
      <w:pPr>
        <w:pStyle w:val="NoSpacing"/>
        <w:rPr>
          <w:rFonts w:cs="Times New Roman"/>
          <w:szCs w:val="24"/>
          <w:highlight w:val="yellow"/>
        </w:rPr>
      </w:pPr>
    </w:p>
    <w:p w14:paraId="000CE00D" w14:textId="34C4EAE6" w:rsidR="0050350E" w:rsidRPr="00FF0A41" w:rsidRDefault="0050350E" w:rsidP="0050350E">
      <w:pPr>
        <w:pStyle w:val="NoSpacing"/>
        <w:tabs>
          <w:tab w:val="left" w:pos="4320"/>
          <w:tab w:val="left" w:pos="6480"/>
          <w:tab w:val="right" w:pos="9360"/>
        </w:tabs>
        <w:rPr>
          <w:rFonts w:cs="Times New Roman"/>
          <w:szCs w:val="24"/>
          <w:u w:val="single"/>
        </w:rPr>
      </w:pPr>
      <w:r w:rsidRPr="00FF0A41">
        <w:rPr>
          <w:rFonts w:cs="Times New Roman"/>
          <w:szCs w:val="24"/>
          <w:u w:val="single"/>
        </w:rPr>
        <w:t>Ranch Country of Texas</w:t>
      </w:r>
      <w:r w:rsidR="00772E24">
        <w:rPr>
          <w:rFonts w:cs="Times New Roman"/>
          <w:szCs w:val="24"/>
          <w:u w:val="single"/>
        </w:rPr>
        <w:t>, Inc.</w:t>
      </w:r>
      <w:r w:rsidRPr="00FF0A41">
        <w:rPr>
          <w:rFonts w:cs="Times New Roman"/>
          <w:szCs w:val="24"/>
          <w:u w:val="single"/>
        </w:rPr>
        <w:tab/>
        <w:t>P.O. Box 790</w:t>
      </w:r>
      <w:r w:rsidRPr="00FF0A41">
        <w:rPr>
          <w:rFonts w:cs="Times New Roman"/>
          <w:szCs w:val="24"/>
          <w:u w:val="single"/>
        </w:rPr>
        <w:tab/>
        <w:t>Sealy, TX</w:t>
      </w:r>
      <w:r w:rsidRPr="00FF0A41">
        <w:rPr>
          <w:rFonts w:cs="Times New Roman"/>
          <w:szCs w:val="24"/>
          <w:u w:val="single"/>
        </w:rPr>
        <w:tab/>
        <w:t>77474</w:t>
      </w:r>
    </w:p>
    <w:p w14:paraId="08FC0DD8" w14:textId="77777777" w:rsidR="0050350E" w:rsidRPr="00FF0A41" w:rsidRDefault="0050350E" w:rsidP="0050350E">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(Seller’s Name)</w:t>
      </w:r>
      <w:r w:rsidRPr="00FF0A41">
        <w:rPr>
          <w:rFonts w:cs="Times New Roman"/>
          <w:sz w:val="18"/>
          <w:szCs w:val="18"/>
        </w:rPr>
        <w:tab/>
        <w:t>(Address)</w:t>
      </w:r>
      <w:r w:rsidRPr="00FF0A41">
        <w:rPr>
          <w:rFonts w:cs="Times New Roman"/>
          <w:sz w:val="18"/>
          <w:szCs w:val="18"/>
        </w:rPr>
        <w:tab/>
        <w:t xml:space="preserve">(City), (State) </w:t>
      </w:r>
      <w:r w:rsidRPr="00FF0A41">
        <w:rPr>
          <w:rFonts w:cs="Times New Roman"/>
          <w:sz w:val="18"/>
          <w:szCs w:val="18"/>
        </w:rPr>
        <w:tab/>
        <w:t>(Zip Code)</w:t>
      </w:r>
    </w:p>
    <w:p w14:paraId="48ABD702" w14:textId="77777777" w:rsidR="0050350E" w:rsidRPr="00FF0A41" w:rsidRDefault="0050350E" w:rsidP="0050350E">
      <w:pPr>
        <w:pStyle w:val="NoSpacing"/>
        <w:jc w:val="both"/>
        <w:rPr>
          <w:rFonts w:cs="Times New Roman"/>
        </w:rPr>
      </w:pPr>
    </w:p>
    <w:p w14:paraId="0364506D" w14:textId="1BD0204D" w:rsidR="0050350E" w:rsidRPr="00FF0A41" w:rsidRDefault="0050350E" w:rsidP="0050350E">
      <w:pPr>
        <w:pStyle w:val="NoSpacing"/>
        <w:jc w:val="both"/>
        <w:rPr>
          <w:rFonts w:cs="Times New Roman"/>
          <w:szCs w:val="24"/>
        </w:rPr>
      </w:pPr>
      <w:r w:rsidRPr="00FF0A41">
        <w:rPr>
          <w:rFonts w:cs="Times New Roman"/>
          <w:szCs w:val="24"/>
        </w:rPr>
        <w:t xml:space="preserve">The sale is scheduled to take place if approved by the Commission (Texas Water Code § 13.301).  The transaction and the transfer of the CCN includes </w:t>
      </w:r>
      <w:r>
        <w:rPr>
          <w:rStyle w:val="Style1"/>
          <w:color w:val="auto"/>
        </w:rPr>
        <w:t>the following</w:t>
      </w:r>
      <w:r w:rsidR="00772E24">
        <w:rPr>
          <w:rStyle w:val="Style1"/>
          <w:color w:val="auto"/>
        </w:rPr>
        <w:t xml:space="preserve"> subdivision</w:t>
      </w:r>
      <w:r>
        <w:rPr>
          <w:rStyle w:val="Style1"/>
          <w:color w:val="auto"/>
        </w:rPr>
        <w:t>:</w:t>
      </w:r>
    </w:p>
    <w:p w14:paraId="3A6E07B1" w14:textId="77777777" w:rsidR="0050350E" w:rsidRPr="00FF0A41" w:rsidRDefault="0050350E" w:rsidP="0050350E">
      <w:pPr>
        <w:pStyle w:val="NoSpacing"/>
        <w:jc w:val="both"/>
        <w:rPr>
          <w:rFonts w:cs="Times New Roman"/>
          <w:szCs w:val="24"/>
          <w:u w:val="single"/>
        </w:rPr>
      </w:pPr>
      <w:r w:rsidRPr="00FF0A41">
        <w:rPr>
          <w:rFonts w:cs="Times New Roman"/>
          <w:szCs w:val="24"/>
          <w:u w:val="single"/>
        </w:rPr>
        <w:t xml:space="preserve">Lakeside Estates.   </w:t>
      </w:r>
    </w:p>
    <w:p w14:paraId="2A29DD94" w14:textId="77777777" w:rsidR="0050350E" w:rsidRPr="00FF0A41" w:rsidRDefault="0050350E" w:rsidP="0050350E">
      <w:pPr>
        <w:pStyle w:val="NoSpacing"/>
        <w:jc w:val="both"/>
        <w:rPr>
          <w:bCs/>
          <w:szCs w:val="24"/>
        </w:rPr>
      </w:pPr>
    </w:p>
    <w:p w14:paraId="23264D29" w14:textId="77777777" w:rsidR="0050350E" w:rsidRPr="00FF0A41" w:rsidRDefault="0050350E" w:rsidP="0050350E">
      <w:pPr>
        <w:jc w:val="both"/>
        <w:rPr>
          <w:b/>
          <w:bCs/>
        </w:rPr>
      </w:pPr>
      <w:r w:rsidRPr="00FF0A41">
        <w:rPr>
          <w:b/>
          <w:bCs/>
        </w:rPr>
        <w:t>Requested Area (Incorrect Location)</w:t>
      </w:r>
    </w:p>
    <w:p w14:paraId="0F6AE1EF" w14:textId="77777777" w:rsidR="0050350E" w:rsidRPr="00FF0A41" w:rsidRDefault="0050350E" w:rsidP="0050350E">
      <w:pPr>
        <w:spacing w:after="0"/>
        <w:jc w:val="both"/>
      </w:pPr>
      <w:r w:rsidRPr="00FF0A41">
        <w:t xml:space="preserve">The requested area includes </w:t>
      </w:r>
      <w:r w:rsidRPr="00FF0A41">
        <w:rPr>
          <w:u w:val="single"/>
        </w:rPr>
        <w:t>0</w:t>
      </w:r>
      <w:r w:rsidRPr="00FF0A41">
        <w:t xml:space="preserve"> customer connections, is located approximately </w:t>
      </w:r>
      <w:proofErr w:type="gramStart"/>
      <w:r w:rsidRPr="00FF0A41">
        <w:rPr>
          <w:u w:val="single"/>
        </w:rPr>
        <w:t>5</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r w:rsidRPr="00FF0A41">
        <w:rPr>
          <w:u w:val="single"/>
        </w:rPr>
        <w:t>Kloss Road</w:t>
      </w:r>
      <w:r w:rsidRPr="00FF0A41">
        <w:t xml:space="preserve">; on the east by </w:t>
      </w:r>
      <w:r w:rsidRPr="00FF0A41">
        <w:rPr>
          <w:u w:val="single"/>
        </w:rPr>
        <w:t xml:space="preserve">the intersection of </w:t>
      </w:r>
      <w:proofErr w:type="spellStart"/>
      <w:r w:rsidRPr="00FF0A41">
        <w:rPr>
          <w:u w:val="single"/>
        </w:rPr>
        <w:t>Brockstein</w:t>
      </w:r>
      <w:proofErr w:type="spellEnd"/>
      <w:r w:rsidRPr="00FF0A41">
        <w:rPr>
          <w:u w:val="single"/>
        </w:rPr>
        <w:t xml:space="preserve"> Road and Grace Lane</w:t>
      </w:r>
      <w:r w:rsidRPr="00FF0A41">
        <w:t xml:space="preserve">; on the south by </w:t>
      </w:r>
      <w:proofErr w:type="spellStart"/>
      <w:r w:rsidRPr="00FF0A41">
        <w:rPr>
          <w:u w:val="single"/>
        </w:rPr>
        <w:t>Hillboldt</w:t>
      </w:r>
      <w:proofErr w:type="spellEnd"/>
      <w:r w:rsidRPr="00FF0A41">
        <w:rPr>
          <w:u w:val="single"/>
        </w:rPr>
        <w:t xml:space="preserve"> Road</w:t>
      </w:r>
      <w:r w:rsidRPr="00FF0A41">
        <w:t xml:space="preserve">; and on the west by </w:t>
      </w:r>
      <w:r w:rsidRPr="00FF0A41">
        <w:rPr>
          <w:u w:val="single"/>
        </w:rPr>
        <w:t xml:space="preserve">the intersection of </w:t>
      </w:r>
      <w:proofErr w:type="spellStart"/>
      <w:r w:rsidRPr="00FF0A41">
        <w:rPr>
          <w:u w:val="single"/>
        </w:rPr>
        <w:t>Hillboldt</w:t>
      </w:r>
      <w:proofErr w:type="spellEnd"/>
      <w:r w:rsidRPr="00FF0A41">
        <w:rPr>
          <w:u w:val="single"/>
        </w:rPr>
        <w:t xml:space="preserve"> Road and Kloss Road</w:t>
      </w:r>
      <w:r w:rsidRPr="00FF0A41">
        <w:t>.</w:t>
      </w:r>
    </w:p>
    <w:p w14:paraId="126A3E9B" w14:textId="77777777" w:rsidR="0050350E" w:rsidRPr="00FF0A41" w:rsidRDefault="0050350E" w:rsidP="0050350E">
      <w:pPr>
        <w:spacing w:after="0"/>
        <w:jc w:val="both"/>
      </w:pPr>
    </w:p>
    <w:p w14:paraId="10F07D4E" w14:textId="64CA5138" w:rsidR="0050350E" w:rsidRPr="00FF0A41" w:rsidRDefault="0050350E" w:rsidP="0050350E">
      <w:pPr>
        <w:spacing w:after="0"/>
        <w:jc w:val="both"/>
      </w:pPr>
      <w:r w:rsidRPr="00FF0A41">
        <w:t xml:space="preserve">The requested area includes approximately </w:t>
      </w:r>
      <w:r w:rsidRPr="00FF0A41">
        <w:rPr>
          <w:u w:val="single"/>
        </w:rPr>
        <w:t>37</w:t>
      </w:r>
      <w:r w:rsidRPr="00FF0A41">
        <w:t xml:space="preserve"> acres, comprised of decertified area from Ranch Country of Texas, Inc. (CCN No. 12916).</w:t>
      </w:r>
    </w:p>
    <w:p w14:paraId="7503C744" w14:textId="77777777" w:rsidR="0050350E" w:rsidRPr="00FF0A41" w:rsidRDefault="0050350E" w:rsidP="0050350E">
      <w:pPr>
        <w:spacing w:after="0"/>
        <w:jc w:val="both"/>
        <w:rPr>
          <w:b/>
          <w:bCs/>
        </w:rPr>
      </w:pPr>
    </w:p>
    <w:p w14:paraId="2D0062CE" w14:textId="77777777" w:rsidR="0050350E" w:rsidRPr="00FF0A41" w:rsidRDefault="0050350E" w:rsidP="0050350E">
      <w:pPr>
        <w:spacing w:after="0"/>
        <w:jc w:val="both"/>
        <w:rPr>
          <w:b/>
          <w:bCs/>
        </w:rPr>
      </w:pPr>
      <w:r w:rsidRPr="00FF0A41">
        <w:rPr>
          <w:b/>
          <w:bCs/>
        </w:rPr>
        <w:t>Requested Area (Correct Location)</w:t>
      </w:r>
    </w:p>
    <w:p w14:paraId="02DB5048" w14:textId="77777777" w:rsidR="0050350E" w:rsidRPr="00FF0A41" w:rsidRDefault="0050350E" w:rsidP="0050350E">
      <w:pPr>
        <w:spacing w:after="0"/>
        <w:jc w:val="both"/>
      </w:pPr>
      <w:r w:rsidRPr="00FF0A41">
        <w:t xml:space="preserve">The requested area includes </w:t>
      </w:r>
      <w:r w:rsidRPr="00FF0A41">
        <w:rPr>
          <w:u w:val="single"/>
        </w:rPr>
        <w:t>26</w:t>
      </w:r>
      <w:r w:rsidRPr="00FF0A41">
        <w:t xml:space="preserve"> customer connections, is located approximately </w:t>
      </w:r>
      <w:proofErr w:type="gramStart"/>
      <w:r w:rsidRPr="00FF0A41">
        <w:rPr>
          <w:u w:val="single"/>
        </w:rPr>
        <w:t>4</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proofErr w:type="spellStart"/>
      <w:r w:rsidRPr="00FF0A41">
        <w:rPr>
          <w:u w:val="single"/>
        </w:rPr>
        <w:t>Brockstein</w:t>
      </w:r>
      <w:proofErr w:type="spellEnd"/>
      <w:r w:rsidRPr="00FF0A41">
        <w:rPr>
          <w:u w:val="single"/>
        </w:rPr>
        <w:t xml:space="preserve"> Road</w:t>
      </w:r>
      <w:r w:rsidRPr="00FF0A41">
        <w:t xml:space="preserve">; on the east by </w:t>
      </w:r>
      <w:r w:rsidRPr="00FF0A41">
        <w:rPr>
          <w:u w:val="single"/>
        </w:rPr>
        <w:t>Farm to Market 1094</w:t>
      </w:r>
      <w:r w:rsidRPr="00FF0A41">
        <w:t xml:space="preserve">; on the south by </w:t>
      </w:r>
      <w:r w:rsidRPr="00FF0A41">
        <w:rPr>
          <w:u w:val="single"/>
        </w:rPr>
        <w:t>Farm to Market 2187</w:t>
      </w:r>
      <w:r w:rsidRPr="00FF0A41">
        <w:t xml:space="preserve">; and on the west by </w:t>
      </w:r>
      <w:proofErr w:type="spellStart"/>
      <w:r w:rsidRPr="00FF0A41">
        <w:rPr>
          <w:u w:val="single"/>
        </w:rPr>
        <w:t>Hillboldt</w:t>
      </w:r>
      <w:proofErr w:type="spellEnd"/>
      <w:r w:rsidRPr="00FF0A41">
        <w:rPr>
          <w:u w:val="single"/>
        </w:rPr>
        <w:t xml:space="preserve"> Road</w:t>
      </w:r>
      <w:r w:rsidRPr="00FF0A41">
        <w:t>.</w:t>
      </w:r>
    </w:p>
    <w:p w14:paraId="32A38CA9" w14:textId="77777777" w:rsidR="0050350E" w:rsidRPr="00FF0A41" w:rsidRDefault="0050350E" w:rsidP="0050350E">
      <w:pPr>
        <w:spacing w:after="0"/>
        <w:jc w:val="both"/>
      </w:pPr>
    </w:p>
    <w:p w14:paraId="4757F335" w14:textId="77777777" w:rsidR="0050350E" w:rsidRPr="00FF0A41" w:rsidRDefault="0050350E" w:rsidP="0050350E">
      <w:pPr>
        <w:spacing w:after="0"/>
        <w:jc w:val="both"/>
      </w:pPr>
      <w:r w:rsidRPr="00FF0A41">
        <w:t xml:space="preserve">The requested area includes approximately </w:t>
      </w:r>
      <w:r w:rsidRPr="00FF0A41">
        <w:rPr>
          <w:u w:val="single"/>
        </w:rPr>
        <w:t>37</w:t>
      </w:r>
      <w:r w:rsidRPr="00FF0A41">
        <w:t xml:space="preserve"> acres, comprised of uncertificated area to Amend to CSWR-Texas Utility Operating Company, LLC (CCN No. 13290).</w:t>
      </w:r>
    </w:p>
    <w:p w14:paraId="141A117F" w14:textId="77777777" w:rsidR="0050350E" w:rsidRPr="00FF0A41" w:rsidRDefault="0050350E" w:rsidP="0050350E">
      <w:pPr>
        <w:spacing w:after="0"/>
        <w:jc w:val="both"/>
      </w:pPr>
    </w:p>
    <w:p w14:paraId="471DF56D" w14:textId="172BA9FE" w:rsidR="0050350E" w:rsidRDefault="0050350E" w:rsidP="0050350E">
      <w:pPr>
        <w:spacing w:after="0"/>
        <w:rPr>
          <w:b/>
          <w:bCs/>
        </w:rPr>
      </w:pPr>
      <w:r w:rsidRPr="00FF0A41">
        <w:rPr>
          <w:b/>
          <w:bCs/>
        </w:rPr>
        <w:t xml:space="preserve">The </w:t>
      </w:r>
      <w:sdt>
        <w:sdtPr>
          <w:rPr>
            <w:b/>
            <w:bCs/>
          </w:rPr>
          <w:alias w:val="Select type"/>
          <w:tag w:val="Select type"/>
          <w:id w:val="-2100937490"/>
          <w:placeholder>
            <w:docPart w:val="9A71D4422E0343A390FAFAFD8DF59058"/>
          </w:placeholder>
          <w:dropDownList>
            <w:listItem w:value="Select type."/>
            <w:listItem w:displayText="application" w:value="application"/>
            <w:listItem w:displayText="petition" w:value="petition"/>
          </w:dropDownList>
        </w:sdtPr>
        <w:sdtEndPr/>
        <w:sdtContent>
          <w:r w:rsidRPr="00FF0A41">
            <w:rPr>
              <w:b/>
              <w:bCs/>
            </w:rPr>
            <w:t>application</w:t>
          </w:r>
        </w:sdtContent>
      </w:sdt>
      <w:r w:rsidRPr="00FF0A41">
        <w:rPr>
          <w:b/>
          <w:bCs/>
        </w:rPr>
        <w:t xml:space="preserve"> proposes the subtraction of approximately </w:t>
      </w:r>
      <w:r w:rsidRPr="00FF0A41">
        <w:rPr>
          <w:b/>
          <w:bCs/>
          <w:u w:val="single"/>
        </w:rPr>
        <w:t>37</w:t>
      </w:r>
      <w:r w:rsidRPr="00FF0A41">
        <w:rPr>
          <w:b/>
          <w:bCs/>
        </w:rPr>
        <w:t xml:space="preserve"> acres from CCN No. 12916 and the addition of approximately </w:t>
      </w:r>
      <w:r w:rsidRPr="00FF0A41">
        <w:rPr>
          <w:b/>
          <w:bCs/>
          <w:u w:val="single"/>
        </w:rPr>
        <w:t>37</w:t>
      </w:r>
      <w:r w:rsidRPr="00FF0A41">
        <w:rPr>
          <w:b/>
          <w:bCs/>
        </w:rPr>
        <w:t xml:space="preserve"> acres to CCN No. 13290. </w:t>
      </w:r>
    </w:p>
    <w:p w14:paraId="01253724" w14:textId="77777777" w:rsidR="0050350E" w:rsidRPr="00FF0A41" w:rsidRDefault="0050350E" w:rsidP="0050350E">
      <w:pPr>
        <w:spacing w:after="0"/>
        <w:rPr>
          <w:b/>
          <w:bCs/>
        </w:rPr>
      </w:pPr>
    </w:p>
    <w:p w14:paraId="703DCE86" w14:textId="7FFB5F7F" w:rsidR="0050350E" w:rsidRPr="00A75D16" w:rsidRDefault="0050350E" w:rsidP="0050350E">
      <w:pPr>
        <w:jc w:val="both"/>
        <w:rPr>
          <w:rFonts w:cs="Times New Roman"/>
        </w:rPr>
      </w:pPr>
      <w:r w:rsidRPr="00131F7C">
        <w:rPr>
          <w:rFonts w:cs="Times New Roman"/>
          <w:b/>
          <w:szCs w:val="24"/>
        </w:rPr>
        <w:t xml:space="preserve">A copy of the </w:t>
      </w:r>
      <w:r>
        <w:rPr>
          <w:rFonts w:cs="Times New Roman"/>
          <w:b/>
          <w:szCs w:val="24"/>
        </w:rPr>
        <w:t>maps</w:t>
      </w:r>
      <w:r w:rsidRPr="00131F7C">
        <w:rPr>
          <w:rFonts w:cs="Times New Roman"/>
          <w:b/>
          <w:szCs w:val="24"/>
        </w:rPr>
        <w:t xml:space="preserve"> showing the requested area </w:t>
      </w:r>
      <w:r>
        <w:rPr>
          <w:rFonts w:cs="Times New Roman"/>
          <w:b/>
          <w:szCs w:val="24"/>
        </w:rPr>
        <w:t>are</w:t>
      </w:r>
      <w:r w:rsidRPr="00131F7C">
        <w:rPr>
          <w:rFonts w:cs="Times New Roman"/>
          <w:b/>
          <w:szCs w:val="24"/>
        </w:rPr>
        <w:t xml:space="preserve"> available at:</w:t>
      </w:r>
      <w:r w:rsidRPr="00131F7C">
        <w:rPr>
          <w:rFonts w:cs="Times New Roman"/>
          <w:szCs w:val="24"/>
        </w:rPr>
        <w:t xml:space="preserve"> </w:t>
      </w:r>
      <w:r w:rsidR="007B0028" w:rsidRPr="00AE4AFE">
        <w:rPr>
          <w:rFonts w:cs="Times New Roman"/>
          <w:u w:val="single"/>
        </w:rPr>
        <w:t>1011 West 31</w:t>
      </w:r>
      <w:r w:rsidR="007B0028" w:rsidRPr="00AE4AFE">
        <w:rPr>
          <w:rFonts w:cs="Times New Roman"/>
          <w:u w:val="single"/>
          <w:vertAlign w:val="superscript"/>
        </w:rPr>
        <w:t>st</w:t>
      </w:r>
      <w:r w:rsidR="007B0028" w:rsidRPr="00AE4AFE">
        <w:rPr>
          <w:rFonts w:cs="Times New Roman"/>
          <w:u w:val="single"/>
        </w:rPr>
        <w:t xml:space="preserve"> St., Austin, TX 78705</w:t>
      </w:r>
    </w:p>
    <w:p w14:paraId="4FD0D3FD" w14:textId="77777777" w:rsidR="0050350E" w:rsidRPr="00B2595F" w:rsidRDefault="0050350E" w:rsidP="0050350E">
      <w:pPr>
        <w:jc w:val="both"/>
        <w:rPr>
          <w:rFonts w:cs="Times New Roman"/>
          <w:szCs w:val="24"/>
        </w:rPr>
      </w:pPr>
      <w:r w:rsidRPr="00B2595F">
        <w:rPr>
          <w:rFonts w:cs="Times New Roman"/>
          <w:szCs w:val="24"/>
        </w:rPr>
        <w:t>This transaction will not have an effect on the current customer’s rates and services.</w:t>
      </w:r>
    </w:p>
    <w:p w14:paraId="19617F0F" w14:textId="77777777" w:rsidR="0050350E" w:rsidRDefault="0050350E" w:rsidP="0050350E">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C541660" w14:textId="77777777" w:rsidR="0050350E" w:rsidRPr="009453C5" w:rsidRDefault="0050350E" w:rsidP="0050350E">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50EB35FE" w14:textId="77777777" w:rsidR="0050350E" w:rsidRPr="009453C5" w:rsidRDefault="0050350E" w:rsidP="0050350E">
      <w:pPr>
        <w:jc w:val="both"/>
        <w:rPr>
          <w:rFonts w:cs="Times New Roman"/>
        </w:rPr>
      </w:pPr>
      <w:r w:rsidRPr="009453C5">
        <w:rPr>
          <w:rFonts w:cs="Times New Roman"/>
        </w:rPr>
        <w:t xml:space="preserve">A landowner with a tract of land at least 25 acres or more, that is partially or wholly located within the </w:t>
      </w:r>
      <w:r>
        <w:rPr>
          <w:rFonts w:cs="Times New Roman"/>
        </w:rPr>
        <w:t xml:space="preserve">uncertificated </w:t>
      </w:r>
      <w:r w:rsidRPr="009453C5">
        <w:rPr>
          <w:rFonts w:cs="Times New Roman"/>
        </w:rPr>
        <w:t>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6A83384C" w14:textId="77777777" w:rsidR="0050350E" w:rsidRPr="009453C5" w:rsidRDefault="0050350E" w:rsidP="0050350E">
      <w:pPr>
        <w:jc w:val="both"/>
        <w:rPr>
          <w:rFonts w:cs="Times New Roman"/>
        </w:rPr>
      </w:pPr>
      <w:r w:rsidRPr="009453C5">
        <w:rPr>
          <w:rFonts w:cs="Times New Roman"/>
        </w:rPr>
        <w:t>Persons who wish to request this option should file the required documents with the:</w:t>
      </w:r>
    </w:p>
    <w:p w14:paraId="4713B272" w14:textId="77777777" w:rsidR="0050350E" w:rsidRPr="009453C5" w:rsidRDefault="0050350E" w:rsidP="0050350E">
      <w:pPr>
        <w:spacing w:after="0"/>
        <w:jc w:val="center"/>
        <w:rPr>
          <w:rFonts w:cs="Times New Roman"/>
        </w:rPr>
      </w:pPr>
      <w:r w:rsidRPr="009453C5">
        <w:rPr>
          <w:rFonts w:cs="Times New Roman"/>
        </w:rPr>
        <w:t>Public Utility Commission of Texas</w:t>
      </w:r>
    </w:p>
    <w:p w14:paraId="59B19C66" w14:textId="77777777" w:rsidR="0050350E" w:rsidRPr="009453C5" w:rsidRDefault="0050350E" w:rsidP="0050350E">
      <w:pPr>
        <w:spacing w:after="0"/>
        <w:jc w:val="center"/>
        <w:rPr>
          <w:rFonts w:cs="Times New Roman"/>
        </w:rPr>
      </w:pPr>
      <w:r w:rsidRPr="009453C5">
        <w:rPr>
          <w:rFonts w:cs="Times New Roman"/>
        </w:rPr>
        <w:t>Central Records</w:t>
      </w:r>
    </w:p>
    <w:p w14:paraId="0DC9DEDB" w14:textId="77777777" w:rsidR="0050350E" w:rsidRPr="009453C5" w:rsidRDefault="0050350E" w:rsidP="0050350E">
      <w:pPr>
        <w:spacing w:after="0"/>
        <w:jc w:val="center"/>
        <w:rPr>
          <w:rFonts w:cs="Times New Roman"/>
        </w:rPr>
      </w:pPr>
      <w:r w:rsidRPr="009453C5">
        <w:rPr>
          <w:rFonts w:cs="Times New Roman"/>
        </w:rPr>
        <w:t>1701 N. Congress, P. O. Box 13326</w:t>
      </w:r>
    </w:p>
    <w:p w14:paraId="14773D52" w14:textId="77777777" w:rsidR="0050350E" w:rsidRPr="009453C5" w:rsidRDefault="0050350E" w:rsidP="0050350E">
      <w:pPr>
        <w:spacing w:after="0"/>
        <w:jc w:val="center"/>
        <w:rPr>
          <w:rFonts w:cs="Times New Roman"/>
        </w:rPr>
      </w:pPr>
      <w:r w:rsidRPr="009453C5">
        <w:rPr>
          <w:rFonts w:cs="Times New Roman"/>
        </w:rPr>
        <w:t>Austin, TX  78711-3326</w:t>
      </w:r>
    </w:p>
    <w:p w14:paraId="3D782A63" w14:textId="77777777" w:rsidR="0050350E" w:rsidRPr="002059BE" w:rsidRDefault="0050350E" w:rsidP="0050350E">
      <w:pPr>
        <w:jc w:val="both"/>
        <w:rPr>
          <w:rFonts w:cs="Times New Roman"/>
          <w:sz w:val="16"/>
          <w:szCs w:val="16"/>
        </w:rPr>
      </w:pPr>
    </w:p>
    <w:p w14:paraId="5F478C40" w14:textId="28E522CA" w:rsidR="0050350E" w:rsidRPr="00AE4AFE" w:rsidRDefault="0050350E" w:rsidP="0050350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6DC5614" w14:textId="063BE05E" w:rsidR="0050350E" w:rsidRDefault="0050350E" w:rsidP="0050350E">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21B32C4" w14:textId="77777777" w:rsidR="0050350E" w:rsidRDefault="0050350E">
      <w:pPr>
        <w:rPr>
          <w:lang w:val="es-MX"/>
        </w:rPr>
      </w:pPr>
      <w:r>
        <w:rPr>
          <w:lang w:val="es-MX"/>
        </w:rPr>
        <w:br w:type="page"/>
      </w:r>
    </w:p>
    <w:p w14:paraId="2AFAC9B2" w14:textId="77777777" w:rsidR="0050350E" w:rsidRPr="00211F35" w:rsidRDefault="0050350E" w:rsidP="0050350E">
      <w:pPr>
        <w:jc w:val="center"/>
        <w:rPr>
          <w:rFonts w:cs="Times New Roman"/>
          <w:sz w:val="40"/>
          <w:szCs w:val="40"/>
        </w:rPr>
      </w:pPr>
      <w:r w:rsidRPr="00211F35">
        <w:rPr>
          <w:rFonts w:cs="Times New Roman"/>
          <w:sz w:val="40"/>
          <w:szCs w:val="40"/>
        </w:rPr>
        <w:t xml:space="preserve">PUBLIC UTILITY COMMISSION </w:t>
      </w:r>
      <w:r>
        <w:rPr>
          <w:rFonts w:cs="Times New Roman"/>
          <w:sz w:val="40"/>
          <w:szCs w:val="40"/>
        </w:rPr>
        <w:t>OF TEXAS</w:t>
      </w:r>
    </w:p>
    <w:p w14:paraId="721877CB" w14:textId="77777777" w:rsidR="0050350E" w:rsidRPr="00211F35" w:rsidRDefault="0050350E" w:rsidP="0050350E">
      <w:pPr>
        <w:jc w:val="center"/>
        <w:rPr>
          <w:rFonts w:cs="Times New Roman"/>
        </w:rPr>
      </w:pPr>
      <w:r w:rsidRPr="00211F35">
        <w:rPr>
          <w:rFonts w:cs="Times New Roman"/>
          <w:noProof/>
          <w:color w:val="FF0000"/>
          <w:sz w:val="22"/>
        </w:rPr>
        <w:drawing>
          <wp:inline distT="0" distB="0" distL="0" distR="0" wp14:anchorId="4E43C900" wp14:editId="1982EB2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FB8A78D" w14:textId="77777777" w:rsidR="0050350E" w:rsidRPr="001024A0" w:rsidRDefault="0050350E" w:rsidP="0050350E">
      <w:pPr>
        <w:spacing w:after="0"/>
        <w:jc w:val="center"/>
        <w:rPr>
          <w:rFonts w:cs="Times New Roman"/>
        </w:rPr>
      </w:pPr>
      <w:r w:rsidRPr="001024A0">
        <w:rPr>
          <w:rFonts w:cs="Times New Roman"/>
        </w:rPr>
        <w:t>PUBLISHER’S AFFIDAVIT</w:t>
      </w:r>
    </w:p>
    <w:p w14:paraId="5A0088FD" w14:textId="214BD4B3" w:rsidR="0050350E" w:rsidRPr="007B0028" w:rsidRDefault="0050350E" w:rsidP="0050350E">
      <w:pPr>
        <w:widowControl w:val="0"/>
        <w:tabs>
          <w:tab w:val="center" w:pos="4680"/>
        </w:tabs>
        <w:spacing w:after="0"/>
        <w:jc w:val="center"/>
        <w:rPr>
          <w:rFonts w:cs="Times New Roman"/>
        </w:rPr>
      </w:pPr>
      <w:r w:rsidRPr="001024A0">
        <w:rPr>
          <w:rFonts w:cs="Times New Roman"/>
        </w:rPr>
        <w:t xml:space="preserve">DOCKET NO. </w:t>
      </w:r>
      <w:r w:rsidRPr="00AE4AFE">
        <w:rPr>
          <w:rFonts w:cs="Times New Roman"/>
          <w:sz w:val="23"/>
          <w:szCs w:val="23"/>
        </w:rPr>
        <w:t>53718</w:t>
      </w:r>
    </w:p>
    <w:p w14:paraId="619437A9" w14:textId="77777777" w:rsidR="0050350E" w:rsidRPr="001024A0" w:rsidRDefault="0050350E" w:rsidP="0050350E">
      <w:pPr>
        <w:widowControl w:val="0"/>
        <w:spacing w:after="0"/>
        <w:rPr>
          <w:rFonts w:cs="Times New Roman"/>
        </w:rPr>
      </w:pPr>
      <w:r w:rsidRPr="001024A0">
        <w:rPr>
          <w:rFonts w:cs="Times New Roman"/>
        </w:rPr>
        <w:t>STATE OF TEXAS</w:t>
      </w:r>
    </w:p>
    <w:p w14:paraId="0E2841DD" w14:textId="77777777" w:rsidR="0050350E" w:rsidRPr="001024A0" w:rsidRDefault="0050350E" w:rsidP="0050350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39736B3D" w14:textId="77777777" w:rsidR="0050350E" w:rsidRPr="001024A0" w:rsidRDefault="0050350E" w:rsidP="0050350E">
      <w:pPr>
        <w:widowControl w:val="0"/>
        <w:spacing w:after="0"/>
        <w:rPr>
          <w:rFonts w:cs="Times New Roman"/>
        </w:rPr>
      </w:pPr>
    </w:p>
    <w:p w14:paraId="1BE5E698" w14:textId="77777777" w:rsidR="0050350E" w:rsidRPr="001024A0" w:rsidRDefault="0050350E" w:rsidP="0050350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5DCC0A1E" w14:textId="77777777" w:rsidR="0050350E" w:rsidRPr="001024A0" w:rsidRDefault="0050350E" w:rsidP="0050350E">
      <w:pPr>
        <w:widowControl w:val="0"/>
        <w:spacing w:after="0"/>
        <w:rPr>
          <w:rFonts w:cs="Times New Roman"/>
          <w:sz w:val="16"/>
          <w:szCs w:val="16"/>
        </w:rPr>
      </w:pPr>
    </w:p>
    <w:p w14:paraId="77AD03E0" w14:textId="77777777" w:rsidR="0050350E" w:rsidRDefault="0050350E" w:rsidP="0050350E">
      <w:pPr>
        <w:widowControl w:val="0"/>
        <w:spacing w:after="0"/>
        <w:rPr>
          <w:rFonts w:cs="Times New Roman"/>
        </w:rPr>
      </w:pPr>
      <w:r w:rsidRPr="001024A0">
        <w:rPr>
          <w:rFonts w:cs="Times New Roman"/>
        </w:rPr>
        <w:t xml:space="preserve">who being by me duly sworn, deposes and that (s)he is the </w:t>
      </w:r>
    </w:p>
    <w:p w14:paraId="437AA68E" w14:textId="77777777" w:rsidR="0050350E" w:rsidRPr="001024A0" w:rsidRDefault="0050350E" w:rsidP="0050350E">
      <w:pPr>
        <w:widowControl w:val="0"/>
        <w:spacing w:after="0"/>
        <w:rPr>
          <w:rFonts w:cs="Times New Roman"/>
          <w:sz w:val="16"/>
          <w:szCs w:val="16"/>
        </w:rPr>
      </w:pPr>
    </w:p>
    <w:p w14:paraId="53546AEE" w14:textId="77777777" w:rsidR="0050350E" w:rsidRPr="001024A0" w:rsidRDefault="0050350E" w:rsidP="0050350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68970207" w14:textId="77777777" w:rsidR="0050350E" w:rsidRPr="001024A0" w:rsidRDefault="0050350E" w:rsidP="0050350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0435B105" w14:textId="77777777" w:rsidR="0050350E" w:rsidRPr="001024A0" w:rsidRDefault="0050350E" w:rsidP="0050350E">
      <w:pPr>
        <w:widowControl w:val="0"/>
        <w:spacing w:after="0"/>
        <w:rPr>
          <w:rFonts w:cs="Times New Roman"/>
        </w:rPr>
      </w:pPr>
    </w:p>
    <w:p w14:paraId="1AD4C491" w14:textId="77777777" w:rsidR="0050350E" w:rsidRPr="001024A0" w:rsidRDefault="0050350E" w:rsidP="0050350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6F85A78B" w14:textId="77777777" w:rsidR="0050350E" w:rsidRPr="001024A0" w:rsidRDefault="0050350E" w:rsidP="0050350E">
      <w:pPr>
        <w:widowControl w:val="0"/>
        <w:spacing w:after="0"/>
        <w:ind w:left="5040"/>
        <w:rPr>
          <w:rFonts w:cs="Times New Roman"/>
          <w:sz w:val="22"/>
        </w:rPr>
      </w:pPr>
      <w:r w:rsidRPr="001024A0">
        <w:rPr>
          <w:rFonts w:cs="Times New Roman"/>
          <w:sz w:val="22"/>
        </w:rPr>
        <w:t>(COUNTY/COUNTIES)</w:t>
      </w:r>
    </w:p>
    <w:p w14:paraId="75797A87" w14:textId="77777777" w:rsidR="0050350E" w:rsidRPr="001024A0" w:rsidRDefault="0050350E" w:rsidP="0050350E">
      <w:pPr>
        <w:widowControl w:val="0"/>
        <w:spacing w:after="0"/>
        <w:rPr>
          <w:rFonts w:cs="Times New Roman"/>
        </w:rPr>
      </w:pPr>
    </w:p>
    <w:p w14:paraId="505E70C6" w14:textId="77777777" w:rsidR="0050350E" w:rsidRPr="001024A0" w:rsidRDefault="0050350E" w:rsidP="0050350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52192CC7" w14:textId="77777777" w:rsidR="0050350E" w:rsidRPr="001024A0" w:rsidRDefault="0050350E" w:rsidP="0050350E">
      <w:pPr>
        <w:widowControl w:val="0"/>
        <w:spacing w:after="0"/>
        <w:ind w:left="3600"/>
        <w:rPr>
          <w:rFonts w:cs="Times New Roman"/>
          <w:sz w:val="22"/>
        </w:rPr>
      </w:pPr>
      <w:r w:rsidRPr="001024A0">
        <w:rPr>
          <w:rFonts w:cs="Times New Roman"/>
          <w:sz w:val="22"/>
        </w:rPr>
        <w:t>(COUNTY/COUNTIES)</w:t>
      </w:r>
    </w:p>
    <w:p w14:paraId="2AD7A7C2" w14:textId="77777777" w:rsidR="0050350E" w:rsidRPr="001024A0" w:rsidRDefault="0050350E" w:rsidP="0050350E">
      <w:pPr>
        <w:widowControl w:val="0"/>
        <w:spacing w:after="0"/>
        <w:rPr>
          <w:rFonts w:cs="Times New Roman"/>
        </w:rPr>
      </w:pPr>
    </w:p>
    <w:p w14:paraId="2E4B92AC" w14:textId="77777777" w:rsidR="0050350E" w:rsidRPr="001024A0" w:rsidRDefault="0050350E" w:rsidP="0050350E">
      <w:pPr>
        <w:widowControl w:val="0"/>
        <w:spacing w:after="0"/>
        <w:rPr>
          <w:rFonts w:cs="Times New Roman"/>
        </w:rPr>
      </w:pPr>
      <w:r w:rsidRPr="001024A0">
        <w:rPr>
          <w:rFonts w:cs="Times New Roman"/>
        </w:rPr>
        <w:t>and that the attached notice was published in said newspaper on the following dates, to wit:</w:t>
      </w:r>
    </w:p>
    <w:p w14:paraId="2446981E" w14:textId="77777777" w:rsidR="0050350E" w:rsidRPr="001024A0" w:rsidRDefault="0050350E" w:rsidP="0050350E">
      <w:pPr>
        <w:widowControl w:val="0"/>
        <w:spacing w:after="0"/>
        <w:rPr>
          <w:rFonts w:cs="Times New Roman"/>
        </w:rPr>
      </w:pPr>
    </w:p>
    <w:p w14:paraId="43468340" w14:textId="77777777" w:rsidR="0050350E" w:rsidRPr="001024A0" w:rsidRDefault="0050350E" w:rsidP="0050350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03260B9D" w14:textId="77777777" w:rsidR="0050350E" w:rsidRPr="001024A0" w:rsidRDefault="0050350E" w:rsidP="0050350E">
      <w:pPr>
        <w:widowControl w:val="0"/>
        <w:spacing w:after="0"/>
        <w:ind w:left="3600"/>
        <w:rPr>
          <w:rFonts w:cs="Times New Roman"/>
          <w:sz w:val="22"/>
        </w:rPr>
      </w:pPr>
      <w:r w:rsidRPr="001024A0">
        <w:rPr>
          <w:rFonts w:cs="Times New Roman"/>
          <w:sz w:val="22"/>
        </w:rPr>
        <w:t>(DATES)</w:t>
      </w:r>
    </w:p>
    <w:p w14:paraId="659845F2" w14:textId="77777777" w:rsidR="0050350E" w:rsidRPr="001024A0" w:rsidRDefault="0050350E" w:rsidP="0050350E">
      <w:pPr>
        <w:widowControl w:val="0"/>
        <w:spacing w:after="0"/>
        <w:rPr>
          <w:rFonts w:cs="Times New Roman"/>
        </w:rPr>
      </w:pPr>
    </w:p>
    <w:p w14:paraId="1DC052CC" w14:textId="77777777" w:rsidR="0050350E" w:rsidRPr="001024A0" w:rsidRDefault="0050350E" w:rsidP="0050350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76352C94" w14:textId="77777777" w:rsidR="0050350E" w:rsidRPr="001024A0" w:rsidRDefault="0050350E" w:rsidP="0050350E">
      <w:pPr>
        <w:widowControl w:val="0"/>
        <w:spacing w:after="0"/>
        <w:rPr>
          <w:rFonts w:cs="Times New Roman"/>
          <w:sz w:val="22"/>
        </w:rPr>
      </w:pPr>
      <w:r w:rsidRPr="001024A0">
        <w:rPr>
          <w:rFonts w:cs="Times New Roman"/>
          <w:sz w:val="22"/>
        </w:rPr>
        <w:t>(SIGNATURE OF NEWSPAPER REPRESENTATIVE)</w:t>
      </w:r>
    </w:p>
    <w:p w14:paraId="70FC2D1D" w14:textId="77777777" w:rsidR="0050350E" w:rsidRPr="001024A0" w:rsidRDefault="0050350E" w:rsidP="0050350E">
      <w:pPr>
        <w:widowControl w:val="0"/>
        <w:spacing w:after="0"/>
        <w:rPr>
          <w:rFonts w:cs="Times New Roman"/>
        </w:rPr>
      </w:pPr>
    </w:p>
    <w:p w14:paraId="155B9B69" w14:textId="77777777" w:rsidR="0050350E" w:rsidRPr="001024A0" w:rsidRDefault="0050350E" w:rsidP="0050350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7665D7F1" w14:textId="77777777" w:rsidR="0050350E" w:rsidRPr="001024A0" w:rsidRDefault="0050350E" w:rsidP="0050350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3C1A3FB9" w14:textId="77777777" w:rsidR="0050350E" w:rsidRPr="001024A0" w:rsidRDefault="0050350E" w:rsidP="0050350E">
      <w:pPr>
        <w:widowControl w:val="0"/>
        <w:spacing w:after="0"/>
        <w:rPr>
          <w:rFonts w:cs="Times New Roman"/>
        </w:rPr>
      </w:pPr>
    </w:p>
    <w:p w14:paraId="560B69C2" w14:textId="77777777" w:rsidR="0050350E" w:rsidRPr="001024A0" w:rsidRDefault="0050350E" w:rsidP="0050350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0EE5113E" w14:textId="77777777" w:rsidR="0050350E" w:rsidRPr="001024A0" w:rsidRDefault="0050350E" w:rsidP="0050350E">
      <w:pPr>
        <w:widowControl w:val="0"/>
        <w:tabs>
          <w:tab w:val="right" w:pos="9360"/>
        </w:tabs>
        <w:spacing w:after="0"/>
        <w:rPr>
          <w:rFonts w:cs="Times New Roman"/>
        </w:rPr>
      </w:pPr>
      <w:r w:rsidRPr="001024A0">
        <w:rPr>
          <w:rFonts w:cs="Times New Roman"/>
        </w:rPr>
        <w:t>Notary Public in and for the State of Texas</w:t>
      </w:r>
    </w:p>
    <w:p w14:paraId="04D3423B" w14:textId="77777777" w:rsidR="0050350E" w:rsidRPr="001024A0" w:rsidRDefault="0050350E" w:rsidP="0050350E">
      <w:pPr>
        <w:widowControl w:val="0"/>
        <w:tabs>
          <w:tab w:val="right" w:pos="9360"/>
        </w:tabs>
        <w:spacing w:after="0"/>
        <w:rPr>
          <w:rFonts w:cs="Times New Roman"/>
        </w:rPr>
      </w:pPr>
    </w:p>
    <w:p w14:paraId="37A08895" w14:textId="77777777" w:rsidR="0050350E" w:rsidRPr="006F3032" w:rsidRDefault="0050350E" w:rsidP="0050350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24A489FB" w14:textId="77777777" w:rsidR="0050350E" w:rsidRDefault="0050350E" w:rsidP="0050350E">
      <w:pPr>
        <w:widowControl w:val="0"/>
        <w:tabs>
          <w:tab w:val="right" w:pos="9360"/>
        </w:tabs>
        <w:spacing w:after="0"/>
        <w:rPr>
          <w:rFonts w:cs="Times New Roman"/>
        </w:rPr>
      </w:pPr>
      <w:r w:rsidRPr="006F3032">
        <w:rPr>
          <w:rFonts w:cs="Times New Roman"/>
        </w:rPr>
        <w:t>Print or Type Name of Notary Public</w:t>
      </w:r>
    </w:p>
    <w:p w14:paraId="574E3175" w14:textId="77777777" w:rsidR="0050350E" w:rsidRPr="006F3032" w:rsidRDefault="0050350E" w:rsidP="0050350E">
      <w:pPr>
        <w:widowControl w:val="0"/>
        <w:tabs>
          <w:tab w:val="right" w:pos="9360"/>
        </w:tabs>
        <w:spacing w:after="0"/>
        <w:rPr>
          <w:rFonts w:cs="Times New Roman"/>
        </w:rPr>
      </w:pPr>
    </w:p>
    <w:p w14:paraId="6DCC3616" w14:textId="35C6A989" w:rsidR="00772E24" w:rsidRDefault="0050350E" w:rsidP="0050350E">
      <w:pPr>
        <w:widowControl w:val="0"/>
        <w:tabs>
          <w:tab w:val="right" w:pos="9360"/>
        </w:tabs>
        <w:spacing w:after="0"/>
        <w:rPr>
          <w:rFonts w:cs="Times New Roman"/>
        </w:rPr>
      </w:pPr>
      <w:r w:rsidRPr="006F3032">
        <w:rPr>
          <w:rFonts w:cs="Times New Roman"/>
        </w:rPr>
        <w:t>Commission Expires ______________</w:t>
      </w:r>
    </w:p>
    <w:p w14:paraId="2162C26A" w14:textId="77777777" w:rsidR="00772E24" w:rsidRDefault="00772E24">
      <w:pPr>
        <w:rPr>
          <w:rFonts w:cs="Times New Roman"/>
        </w:rPr>
      </w:pPr>
      <w:r>
        <w:rPr>
          <w:rFonts w:cs="Times New Roman"/>
        </w:rPr>
        <w:br w:type="page"/>
      </w:r>
    </w:p>
    <w:p w14:paraId="0CD25BCD" w14:textId="77777777" w:rsidR="00772E24" w:rsidRPr="00FF0A41" w:rsidRDefault="00772E24" w:rsidP="00772E24">
      <w:pPr>
        <w:pStyle w:val="NoSpacing"/>
        <w:tabs>
          <w:tab w:val="left" w:pos="6390"/>
          <w:tab w:val="left" w:pos="9000"/>
        </w:tabs>
        <w:jc w:val="right"/>
        <w:rPr>
          <w:rFonts w:cs="Times New Roman"/>
          <w:b/>
          <w:i/>
          <w:sz w:val="28"/>
          <w:szCs w:val="28"/>
          <w:lang w:val="en-CA"/>
        </w:rPr>
      </w:pPr>
      <w:r w:rsidRPr="00361711">
        <w:rPr>
          <w:rFonts w:cs="Times New Roman"/>
          <w:b/>
          <w:i/>
          <w:sz w:val="28"/>
          <w:szCs w:val="28"/>
        </w:rPr>
        <w:t>Docket No</w:t>
      </w:r>
      <w:r w:rsidRPr="00FF0A41">
        <w:rPr>
          <w:rFonts w:cs="Times New Roman"/>
          <w:b/>
          <w:i/>
          <w:sz w:val="28"/>
          <w:szCs w:val="28"/>
        </w:rPr>
        <w:t>. 53718</w:t>
      </w:r>
    </w:p>
    <w:p w14:paraId="7D1876C0" w14:textId="77777777" w:rsidR="00772E24" w:rsidRPr="00FF0A41" w:rsidRDefault="00772E24" w:rsidP="00772E24">
      <w:pPr>
        <w:pStyle w:val="NoSpacing"/>
        <w:rPr>
          <w:rFonts w:cs="Times New Roman"/>
          <w:sz w:val="28"/>
          <w:szCs w:val="28"/>
        </w:rPr>
      </w:pPr>
    </w:p>
    <w:p w14:paraId="2E909531" w14:textId="310D0963" w:rsidR="00772E24" w:rsidRPr="00FF0A41" w:rsidRDefault="00772E24" w:rsidP="00772E24">
      <w:pPr>
        <w:pStyle w:val="NoSpacing"/>
        <w:jc w:val="center"/>
        <w:rPr>
          <w:rFonts w:cs="Times New Roman"/>
          <w:b/>
          <w:i/>
          <w:sz w:val="28"/>
          <w:szCs w:val="28"/>
        </w:rPr>
      </w:pPr>
      <w:r w:rsidRPr="00FF0A41">
        <w:rPr>
          <w:rFonts w:cs="Times New Roman"/>
          <w:b/>
          <w:i/>
          <w:sz w:val="28"/>
          <w:szCs w:val="28"/>
          <w:lang w:val="en-CA"/>
        </w:rPr>
        <w:fldChar w:fldCharType="begin"/>
      </w:r>
      <w:r w:rsidRPr="00FF0A41">
        <w:rPr>
          <w:rFonts w:cs="Times New Roman"/>
          <w:b/>
          <w:i/>
          <w:sz w:val="28"/>
          <w:szCs w:val="28"/>
          <w:lang w:val="en-CA"/>
        </w:rPr>
        <w:instrText xml:space="preserve"> SEQ CHAPTER \h \r 1</w:instrText>
      </w:r>
      <w:r w:rsidRPr="00FF0A41">
        <w:rPr>
          <w:rFonts w:cs="Times New Roman"/>
          <w:b/>
          <w:i/>
          <w:sz w:val="28"/>
          <w:szCs w:val="28"/>
          <w:lang w:val="en-CA"/>
        </w:rPr>
        <w:fldChar w:fldCharType="end"/>
      </w:r>
      <w:r w:rsidRPr="00FF0A41">
        <w:rPr>
          <w:rFonts w:cs="Times New Roman"/>
          <w:b/>
          <w:i/>
          <w:sz w:val="28"/>
          <w:szCs w:val="28"/>
        </w:rPr>
        <w:t>Notice to</w:t>
      </w:r>
      <w:r>
        <w:rPr>
          <w:rFonts w:cs="Times New Roman"/>
          <w:b/>
          <w:i/>
          <w:sz w:val="28"/>
          <w:szCs w:val="28"/>
        </w:rPr>
        <w:t xml:space="preserve"> </w:t>
      </w:r>
      <w:r w:rsidRPr="00FF0A41">
        <w:rPr>
          <w:rFonts w:cs="Times New Roman"/>
          <w:b/>
          <w:i/>
          <w:sz w:val="28"/>
          <w:szCs w:val="28"/>
        </w:rPr>
        <w:t xml:space="preserve">Landowners </w:t>
      </w:r>
    </w:p>
    <w:p w14:paraId="7BB852F0" w14:textId="5E39DEA1" w:rsidR="00772E24" w:rsidRPr="00FF0A41" w:rsidRDefault="00772E24" w:rsidP="00772E24">
      <w:pPr>
        <w:pStyle w:val="NoSpacing"/>
        <w:jc w:val="center"/>
        <w:rPr>
          <w:rFonts w:cs="Times New Roman"/>
          <w:szCs w:val="24"/>
        </w:rPr>
      </w:pPr>
      <w:r w:rsidRPr="00FF0A41">
        <w:rPr>
          <w:rFonts w:cs="Times New Roman"/>
          <w:szCs w:val="24"/>
        </w:rPr>
        <w:t xml:space="preserve">CSWR-TEXAS UTILITY OPERATING COMPANY, LLC, CERTIFICATE(S) OF CONVENIENCE AND NECESSITY (CCN) NO. 13290, NOTICE OF INTENT TO PURCHASE </w:t>
      </w:r>
      <w:r w:rsidRPr="00FF0A41">
        <w:rPr>
          <w:rStyle w:val="Style6"/>
          <w:sz w:val="24"/>
          <w:szCs w:val="24"/>
        </w:rPr>
        <w:t>WATER</w:t>
      </w:r>
      <w:r w:rsidRPr="00FF0A41">
        <w:rPr>
          <w:rFonts w:cs="Times New Roman"/>
          <w:szCs w:val="24"/>
        </w:rPr>
        <w:t xml:space="preserve"> FACILITIES UNDER CCN NO. 12916 FROM RANCH COUNTRY OF TEXAS, INC. IN AUSTIN </w:t>
      </w:r>
      <w:r w:rsidRPr="00FF0A41">
        <w:rPr>
          <w:rStyle w:val="Style6"/>
          <w:sz w:val="24"/>
          <w:szCs w:val="24"/>
        </w:rPr>
        <w:t>COUNTY</w:t>
      </w:r>
      <w:r w:rsidRPr="00FF0A41">
        <w:rPr>
          <w:rFonts w:cs="Times New Roman"/>
          <w:szCs w:val="24"/>
        </w:rPr>
        <w:t>, TEXAS</w:t>
      </w:r>
    </w:p>
    <w:p w14:paraId="6952AEBB" w14:textId="77777777" w:rsidR="00772E24" w:rsidRPr="00FF0A41" w:rsidRDefault="00772E24" w:rsidP="00772E24">
      <w:pPr>
        <w:pStyle w:val="NoSpacing"/>
        <w:rPr>
          <w:rFonts w:cs="Times New Roman"/>
        </w:rPr>
      </w:pPr>
    </w:p>
    <w:p w14:paraId="24062B5B" w14:textId="77777777" w:rsidR="00772E24" w:rsidRPr="00FF0A41" w:rsidRDefault="00772E24" w:rsidP="00772E24">
      <w:pPr>
        <w:pStyle w:val="NoSpacing"/>
        <w:jc w:val="both"/>
        <w:rPr>
          <w:rFonts w:cs="Times New Roman"/>
          <w:szCs w:val="24"/>
        </w:rPr>
      </w:pPr>
      <w:r w:rsidRPr="00FF0A41">
        <w:rPr>
          <w:rFonts w:cs="Times New Roman"/>
          <w:szCs w:val="24"/>
        </w:rPr>
        <w:t>To:</w:t>
      </w:r>
      <w:r w:rsidRPr="00FF0A41">
        <w:rPr>
          <w:rFonts w:cs="Times New Roman"/>
          <w:szCs w:val="24"/>
        </w:rPr>
        <w:tab/>
        <w:t xml:space="preserve">_________________________________________ </w:t>
      </w:r>
      <w:r w:rsidRPr="00FF0A41">
        <w:rPr>
          <w:rFonts w:cs="Times New Roman"/>
          <w:szCs w:val="24"/>
        </w:rPr>
        <w:tab/>
        <w:t>Date Notice Mailed: ______, 20___</w:t>
      </w:r>
    </w:p>
    <w:p w14:paraId="1BB9F95C" w14:textId="77777777" w:rsidR="00772E24" w:rsidRPr="00FF0A41" w:rsidRDefault="00772E24" w:rsidP="00772E24">
      <w:pPr>
        <w:tabs>
          <w:tab w:val="right" w:pos="9360"/>
        </w:tabs>
        <w:spacing w:after="0"/>
        <w:ind w:left="720"/>
        <w:jc w:val="both"/>
        <w:rPr>
          <w:rFonts w:cs="Times New Roman"/>
          <w:sz w:val="18"/>
          <w:szCs w:val="18"/>
        </w:rPr>
      </w:pPr>
      <w:r w:rsidRPr="00FF0A41">
        <w:rPr>
          <w:rFonts w:cs="Times New Roman"/>
          <w:sz w:val="18"/>
          <w:szCs w:val="18"/>
        </w:rPr>
        <w:t>(Name of Customer, Neighboring System, or City)</w:t>
      </w:r>
    </w:p>
    <w:p w14:paraId="489FF3D8" w14:textId="77777777" w:rsidR="00772E24" w:rsidRPr="00FF0A41" w:rsidRDefault="00772E24" w:rsidP="00772E24">
      <w:pPr>
        <w:tabs>
          <w:tab w:val="right" w:pos="9360"/>
        </w:tabs>
        <w:spacing w:after="0"/>
        <w:ind w:firstLine="720"/>
        <w:jc w:val="both"/>
        <w:rPr>
          <w:rFonts w:cs="Times New Roman"/>
          <w:szCs w:val="24"/>
        </w:rPr>
      </w:pPr>
      <w:r w:rsidRPr="00FF0A41">
        <w:rPr>
          <w:rFonts w:cs="Times New Roman"/>
          <w:szCs w:val="24"/>
        </w:rPr>
        <w:t>_____________________________________________</w:t>
      </w:r>
    </w:p>
    <w:p w14:paraId="3B5A92DD" w14:textId="77777777" w:rsidR="00772E24" w:rsidRPr="00FF0A41" w:rsidRDefault="00772E24" w:rsidP="00772E24">
      <w:pPr>
        <w:tabs>
          <w:tab w:val="right" w:pos="9360"/>
        </w:tabs>
        <w:spacing w:after="0"/>
        <w:ind w:firstLine="720"/>
        <w:jc w:val="both"/>
        <w:rPr>
          <w:rFonts w:cs="Times New Roman"/>
          <w:sz w:val="18"/>
          <w:szCs w:val="18"/>
        </w:rPr>
      </w:pPr>
      <w:r w:rsidRPr="00FF0A41">
        <w:rPr>
          <w:rFonts w:cs="Times New Roman"/>
          <w:sz w:val="18"/>
          <w:szCs w:val="18"/>
        </w:rPr>
        <w:t>(Address)</w:t>
      </w:r>
    </w:p>
    <w:p w14:paraId="1CC1099F" w14:textId="77777777" w:rsidR="00772E24" w:rsidRPr="00FF0A41" w:rsidRDefault="00772E24" w:rsidP="00772E24">
      <w:pPr>
        <w:tabs>
          <w:tab w:val="right" w:pos="9360"/>
        </w:tabs>
        <w:spacing w:after="0"/>
        <w:ind w:firstLine="720"/>
        <w:jc w:val="both"/>
        <w:rPr>
          <w:rFonts w:cs="Times New Roman"/>
          <w:szCs w:val="24"/>
        </w:rPr>
      </w:pPr>
      <w:r w:rsidRPr="00FF0A41">
        <w:rPr>
          <w:rFonts w:cs="Times New Roman"/>
          <w:szCs w:val="24"/>
        </w:rPr>
        <w:t>_____________________________________________</w:t>
      </w:r>
    </w:p>
    <w:p w14:paraId="349ACA5E" w14:textId="77777777" w:rsidR="00772E24" w:rsidRPr="00FF0A41" w:rsidRDefault="00772E24" w:rsidP="00772E24">
      <w:pPr>
        <w:tabs>
          <w:tab w:val="right" w:pos="9360"/>
        </w:tabs>
        <w:spacing w:after="0"/>
        <w:ind w:firstLine="720"/>
        <w:jc w:val="both"/>
        <w:rPr>
          <w:rFonts w:cs="Times New Roman"/>
          <w:sz w:val="18"/>
          <w:szCs w:val="18"/>
        </w:rPr>
      </w:pPr>
      <w:r w:rsidRPr="00FF0A41">
        <w:rPr>
          <w:rFonts w:cs="Times New Roman"/>
          <w:sz w:val="18"/>
          <w:szCs w:val="18"/>
        </w:rPr>
        <w:t>(City                                       State         Zip)</w:t>
      </w:r>
    </w:p>
    <w:p w14:paraId="31523511" w14:textId="77777777" w:rsidR="00772E24" w:rsidRPr="00FF0A41" w:rsidRDefault="00772E24" w:rsidP="00772E24">
      <w:pPr>
        <w:pStyle w:val="NoSpacing"/>
        <w:jc w:val="both"/>
        <w:rPr>
          <w:rFonts w:cs="Times New Roman"/>
        </w:rPr>
      </w:pPr>
    </w:p>
    <w:p w14:paraId="39CA9A81" w14:textId="77777777" w:rsidR="00772E24" w:rsidRPr="00FF0A41" w:rsidRDefault="00772E24" w:rsidP="00772E24">
      <w:pPr>
        <w:pStyle w:val="NoSpacing"/>
        <w:tabs>
          <w:tab w:val="left" w:pos="4320"/>
          <w:tab w:val="left" w:pos="6480"/>
          <w:tab w:val="right" w:pos="9360"/>
        </w:tabs>
        <w:rPr>
          <w:rFonts w:cs="Times New Roman"/>
          <w:szCs w:val="24"/>
          <w:u w:val="single"/>
        </w:rPr>
      </w:pPr>
      <w:r w:rsidRPr="00FF0A41">
        <w:rPr>
          <w:rFonts w:cs="Times New Roman"/>
          <w:szCs w:val="24"/>
          <w:u w:val="single"/>
        </w:rPr>
        <w:t>CSWR-Texas Utility Operating Company, LLC</w:t>
      </w:r>
      <w:r w:rsidRPr="00FF0A41">
        <w:rPr>
          <w:rFonts w:cs="Times New Roman"/>
          <w:szCs w:val="24"/>
          <w:u w:val="single"/>
        </w:rPr>
        <w:tab/>
      </w:r>
      <w:r w:rsidRPr="00FF0A41">
        <w:rPr>
          <w:rFonts w:cs="Times New Roman"/>
          <w:szCs w:val="24"/>
          <w:u w:val="single"/>
        </w:rPr>
        <w:tab/>
        <w:t>1630 Des Peres Rd, Suite 140</w:t>
      </w:r>
    </w:p>
    <w:p w14:paraId="2C960BB9" w14:textId="77777777" w:rsidR="00772E24" w:rsidRPr="00FF0A41" w:rsidRDefault="00772E24" w:rsidP="00772E24">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(Purchaser’s Name)</w:t>
      </w:r>
      <w:r w:rsidRPr="00FF0A41">
        <w:rPr>
          <w:rFonts w:cs="Times New Roman"/>
          <w:sz w:val="18"/>
          <w:szCs w:val="18"/>
        </w:rPr>
        <w:tab/>
      </w:r>
      <w:r w:rsidRPr="00FF0A41">
        <w:rPr>
          <w:rFonts w:cs="Times New Roman"/>
          <w:sz w:val="18"/>
          <w:szCs w:val="18"/>
        </w:rPr>
        <w:tab/>
        <w:t xml:space="preserve">(Address)  </w:t>
      </w:r>
      <w:r w:rsidRPr="00FF0A41">
        <w:rPr>
          <w:rFonts w:cs="Times New Roman"/>
          <w:sz w:val="18"/>
          <w:szCs w:val="18"/>
        </w:rPr>
        <w:tab/>
      </w:r>
    </w:p>
    <w:p w14:paraId="134C8F47" w14:textId="77777777" w:rsidR="00772E24" w:rsidRPr="00FF0A41" w:rsidRDefault="00772E24" w:rsidP="00772E24">
      <w:pPr>
        <w:pStyle w:val="NoSpacing"/>
        <w:tabs>
          <w:tab w:val="left" w:pos="4320"/>
          <w:tab w:val="left" w:pos="6660"/>
          <w:tab w:val="right" w:pos="9360"/>
        </w:tabs>
        <w:jc w:val="both"/>
        <w:rPr>
          <w:rFonts w:cs="Times New Roman"/>
          <w:sz w:val="18"/>
          <w:szCs w:val="18"/>
        </w:rPr>
      </w:pPr>
    </w:p>
    <w:p w14:paraId="7B214CD0" w14:textId="77777777" w:rsidR="00772E24" w:rsidRPr="00FF0A41" w:rsidRDefault="00772E24" w:rsidP="00772E24">
      <w:pPr>
        <w:pStyle w:val="NoSpacing"/>
        <w:tabs>
          <w:tab w:val="left" w:pos="4320"/>
          <w:tab w:val="left" w:pos="6480"/>
          <w:tab w:val="right" w:pos="9360"/>
        </w:tabs>
        <w:rPr>
          <w:rFonts w:cs="Times New Roman"/>
          <w:szCs w:val="24"/>
          <w:u w:val="single"/>
        </w:rPr>
      </w:pPr>
      <w:r w:rsidRPr="00FF0A41">
        <w:rPr>
          <w:rFonts w:cs="Times New Roman"/>
          <w:szCs w:val="24"/>
          <w:u w:val="single"/>
        </w:rPr>
        <w:t>St. Louis, MO</w:t>
      </w:r>
      <w:r w:rsidRPr="00FF0A41">
        <w:rPr>
          <w:rFonts w:cs="Times New Roman"/>
          <w:szCs w:val="24"/>
          <w:u w:val="single"/>
        </w:rPr>
        <w:tab/>
      </w:r>
      <w:r w:rsidRPr="00FF0A41">
        <w:rPr>
          <w:rFonts w:cs="Times New Roman"/>
          <w:szCs w:val="24"/>
          <w:u w:val="single"/>
        </w:rPr>
        <w:tab/>
        <w:t xml:space="preserve">    63131 </w:t>
      </w:r>
    </w:p>
    <w:p w14:paraId="478CC657" w14:textId="77777777" w:rsidR="00772E24" w:rsidRPr="00FF0A41" w:rsidRDefault="00772E24" w:rsidP="00772E24">
      <w:pPr>
        <w:pStyle w:val="NoSpacing"/>
        <w:tabs>
          <w:tab w:val="left" w:pos="4320"/>
          <w:tab w:val="left" w:pos="6660"/>
          <w:tab w:val="right" w:pos="9360"/>
        </w:tabs>
        <w:jc w:val="both"/>
        <w:rPr>
          <w:rFonts w:cs="Times New Roman"/>
          <w:sz w:val="18"/>
          <w:szCs w:val="18"/>
        </w:rPr>
      </w:pPr>
      <w:r w:rsidRPr="00FF0A41">
        <w:rPr>
          <w:rFonts w:cs="Times New Roman"/>
          <w:sz w:val="18"/>
          <w:szCs w:val="18"/>
        </w:rPr>
        <w:t xml:space="preserve">(City), (State) </w:t>
      </w:r>
      <w:r w:rsidRPr="00FF0A41">
        <w:rPr>
          <w:rFonts w:cs="Times New Roman"/>
          <w:sz w:val="18"/>
          <w:szCs w:val="18"/>
        </w:rPr>
        <w:tab/>
      </w:r>
      <w:r w:rsidRPr="00FF0A41">
        <w:rPr>
          <w:rFonts w:cs="Times New Roman"/>
          <w:sz w:val="18"/>
          <w:szCs w:val="18"/>
        </w:rPr>
        <w:tab/>
        <w:t>(Zip Code)</w:t>
      </w:r>
    </w:p>
    <w:p w14:paraId="7EA1DE54" w14:textId="77777777" w:rsidR="00772E24" w:rsidRPr="00FF0A41" w:rsidRDefault="00772E24" w:rsidP="00772E24">
      <w:pPr>
        <w:pStyle w:val="NoSpacing"/>
        <w:jc w:val="both"/>
        <w:rPr>
          <w:rFonts w:cs="Times New Roman"/>
        </w:rPr>
      </w:pPr>
    </w:p>
    <w:p w14:paraId="22DB3DD8" w14:textId="77777777" w:rsidR="00772E24" w:rsidRPr="00FF0A41" w:rsidRDefault="00772E24" w:rsidP="00772E24">
      <w:pPr>
        <w:pStyle w:val="NoSpacing"/>
        <w:jc w:val="both"/>
        <w:rPr>
          <w:rFonts w:cs="Times New Roman"/>
          <w:szCs w:val="24"/>
        </w:rPr>
      </w:pPr>
      <w:r w:rsidRPr="00FF0A41">
        <w:rPr>
          <w:rFonts w:cs="Times New Roman"/>
          <w:szCs w:val="24"/>
        </w:rPr>
        <w:t xml:space="preserve">has </w:t>
      </w:r>
      <w:proofErr w:type="gramStart"/>
      <w:r w:rsidRPr="00FF0A41">
        <w:rPr>
          <w:rFonts w:cs="Times New Roman"/>
          <w:szCs w:val="24"/>
        </w:rPr>
        <w:t>submitted an application</w:t>
      </w:r>
      <w:proofErr w:type="gramEnd"/>
      <w:r w:rsidRPr="00FF0A41">
        <w:rPr>
          <w:rFonts w:cs="Times New Roman"/>
          <w:szCs w:val="24"/>
        </w:rPr>
        <w:t xml:space="preserve"> with the Public Utility Commission of Texas (Commission) to purchase</w:t>
      </w:r>
      <w:r w:rsidRPr="00FF0A41">
        <w:rPr>
          <w:szCs w:val="24"/>
        </w:rPr>
        <w:t xml:space="preserve"> </w:t>
      </w:r>
      <w:r w:rsidRPr="00FF0A41">
        <w:rPr>
          <w:rStyle w:val="Style1"/>
          <w:color w:val="auto"/>
          <w:szCs w:val="24"/>
        </w:rPr>
        <w:t>all</w:t>
      </w:r>
      <w:r w:rsidRPr="00FF0A41">
        <w:rPr>
          <w:rFonts w:cs="Times New Roman"/>
          <w:szCs w:val="24"/>
        </w:rPr>
        <w:t xml:space="preserve"> of the </w:t>
      </w:r>
      <w:r w:rsidRPr="00FF0A41">
        <w:rPr>
          <w:szCs w:val="24"/>
        </w:rPr>
        <w:t>water</w:t>
      </w:r>
      <w:r w:rsidRPr="00FF0A41">
        <w:rPr>
          <w:rFonts w:cs="Times New Roman"/>
          <w:szCs w:val="24"/>
        </w:rPr>
        <w:t xml:space="preserve"> facilities under CCN No. </w:t>
      </w:r>
      <w:r w:rsidRPr="00FF0A41">
        <w:rPr>
          <w:rFonts w:cs="Times New Roman"/>
          <w:szCs w:val="24"/>
          <w:u w:val="single"/>
        </w:rPr>
        <w:t>12916</w:t>
      </w:r>
      <w:r w:rsidRPr="00FF0A41">
        <w:rPr>
          <w:rFonts w:cs="Times New Roman"/>
          <w:szCs w:val="24"/>
        </w:rPr>
        <w:t xml:space="preserve"> in Austin </w:t>
      </w:r>
      <w:r w:rsidRPr="00FF0A41">
        <w:rPr>
          <w:szCs w:val="24"/>
        </w:rPr>
        <w:t>County</w:t>
      </w:r>
      <w:r w:rsidRPr="00FF0A41">
        <w:rPr>
          <w:rFonts w:cs="Times New Roman"/>
          <w:szCs w:val="24"/>
        </w:rPr>
        <w:t>, TX from:</w:t>
      </w:r>
    </w:p>
    <w:p w14:paraId="4FE04EBA" w14:textId="77777777" w:rsidR="00772E24" w:rsidRPr="00FF0A41" w:rsidRDefault="00772E24" w:rsidP="00772E24">
      <w:pPr>
        <w:pStyle w:val="NoSpacing"/>
        <w:rPr>
          <w:rFonts w:cs="Times New Roman"/>
          <w:szCs w:val="24"/>
          <w:highlight w:val="yellow"/>
        </w:rPr>
      </w:pPr>
    </w:p>
    <w:p w14:paraId="6B390571" w14:textId="4E35BA6A" w:rsidR="00772E24" w:rsidRPr="00FF0A41" w:rsidRDefault="00772E24" w:rsidP="00772E24">
      <w:pPr>
        <w:pStyle w:val="NoSpacing"/>
        <w:tabs>
          <w:tab w:val="left" w:pos="4320"/>
          <w:tab w:val="left" w:pos="6480"/>
          <w:tab w:val="right" w:pos="9360"/>
        </w:tabs>
        <w:rPr>
          <w:rFonts w:cs="Times New Roman"/>
          <w:szCs w:val="24"/>
          <w:u w:val="single"/>
        </w:rPr>
      </w:pPr>
      <w:r w:rsidRPr="00FF0A41">
        <w:rPr>
          <w:rFonts w:cs="Times New Roman"/>
          <w:szCs w:val="24"/>
          <w:u w:val="single"/>
        </w:rPr>
        <w:t>Ranch Country of Texas</w:t>
      </w:r>
      <w:r>
        <w:rPr>
          <w:rFonts w:cs="Times New Roman"/>
          <w:szCs w:val="24"/>
          <w:u w:val="single"/>
        </w:rPr>
        <w:t>, Inc.</w:t>
      </w:r>
      <w:r w:rsidRPr="00FF0A41">
        <w:rPr>
          <w:rFonts w:cs="Times New Roman"/>
          <w:szCs w:val="24"/>
          <w:u w:val="single"/>
        </w:rPr>
        <w:tab/>
        <w:t>P.O. Box 790</w:t>
      </w:r>
      <w:r w:rsidRPr="00FF0A41">
        <w:rPr>
          <w:rFonts w:cs="Times New Roman"/>
          <w:szCs w:val="24"/>
          <w:u w:val="single"/>
        </w:rPr>
        <w:tab/>
        <w:t>Sealy, TX</w:t>
      </w:r>
      <w:r w:rsidRPr="00FF0A41">
        <w:rPr>
          <w:rFonts w:cs="Times New Roman"/>
          <w:szCs w:val="24"/>
          <w:u w:val="single"/>
        </w:rPr>
        <w:tab/>
        <w:t>77474</w:t>
      </w:r>
    </w:p>
    <w:p w14:paraId="0592B205" w14:textId="77777777" w:rsidR="00772E24" w:rsidRPr="00FF0A41" w:rsidRDefault="00772E24" w:rsidP="00772E24">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(Seller’s Name)</w:t>
      </w:r>
      <w:r w:rsidRPr="00FF0A41">
        <w:rPr>
          <w:rFonts w:cs="Times New Roman"/>
          <w:sz w:val="18"/>
          <w:szCs w:val="18"/>
        </w:rPr>
        <w:tab/>
        <w:t>(Address)</w:t>
      </w:r>
      <w:r w:rsidRPr="00FF0A41">
        <w:rPr>
          <w:rFonts w:cs="Times New Roman"/>
          <w:sz w:val="18"/>
          <w:szCs w:val="18"/>
        </w:rPr>
        <w:tab/>
        <w:t xml:space="preserve">(City), (State) </w:t>
      </w:r>
      <w:r w:rsidRPr="00FF0A41">
        <w:rPr>
          <w:rFonts w:cs="Times New Roman"/>
          <w:sz w:val="18"/>
          <w:szCs w:val="18"/>
        </w:rPr>
        <w:tab/>
        <w:t>(Zip Code)</w:t>
      </w:r>
    </w:p>
    <w:p w14:paraId="67C427EE" w14:textId="77777777" w:rsidR="00772E24" w:rsidRPr="00FF0A41" w:rsidRDefault="00772E24" w:rsidP="00772E24">
      <w:pPr>
        <w:pStyle w:val="NoSpacing"/>
        <w:jc w:val="both"/>
        <w:rPr>
          <w:rFonts w:cs="Times New Roman"/>
        </w:rPr>
      </w:pPr>
    </w:p>
    <w:p w14:paraId="6B3CC58D" w14:textId="77777777" w:rsidR="00772E24" w:rsidRPr="00FF0A41" w:rsidRDefault="00772E24" w:rsidP="00772E24">
      <w:pPr>
        <w:pStyle w:val="NoSpacing"/>
        <w:jc w:val="both"/>
        <w:rPr>
          <w:rFonts w:cs="Times New Roman"/>
          <w:szCs w:val="24"/>
        </w:rPr>
      </w:pPr>
      <w:r w:rsidRPr="00FF0A41">
        <w:rPr>
          <w:rFonts w:cs="Times New Roman"/>
          <w:szCs w:val="24"/>
        </w:rPr>
        <w:t xml:space="preserve">The sale is scheduled to take place if approved by the Commission (Texas Water Code § 13.301).  The transaction and the transfer of the CCN includes </w:t>
      </w:r>
      <w:r>
        <w:rPr>
          <w:rStyle w:val="Style1"/>
          <w:color w:val="auto"/>
        </w:rPr>
        <w:t>the following:</w:t>
      </w:r>
    </w:p>
    <w:p w14:paraId="1573A83D" w14:textId="77777777" w:rsidR="00772E24" w:rsidRPr="00FF0A41" w:rsidRDefault="00772E24" w:rsidP="00772E24">
      <w:pPr>
        <w:pStyle w:val="NoSpacing"/>
        <w:jc w:val="both"/>
        <w:rPr>
          <w:rFonts w:cs="Times New Roman"/>
          <w:szCs w:val="24"/>
          <w:u w:val="single"/>
        </w:rPr>
      </w:pPr>
      <w:r w:rsidRPr="00FF0A41">
        <w:rPr>
          <w:rFonts w:cs="Times New Roman"/>
          <w:szCs w:val="24"/>
          <w:u w:val="single"/>
        </w:rPr>
        <w:t xml:space="preserve">Lakeside Estates.   </w:t>
      </w:r>
    </w:p>
    <w:p w14:paraId="1109E2F0" w14:textId="77777777" w:rsidR="00772E24" w:rsidRPr="00FF0A41" w:rsidRDefault="00772E24" w:rsidP="00772E24">
      <w:pPr>
        <w:pStyle w:val="NoSpacing"/>
        <w:jc w:val="both"/>
        <w:rPr>
          <w:bCs/>
          <w:szCs w:val="24"/>
        </w:rPr>
      </w:pPr>
    </w:p>
    <w:p w14:paraId="4353BC32" w14:textId="77777777" w:rsidR="00772E24" w:rsidRPr="00FF0A41" w:rsidRDefault="00772E24" w:rsidP="00772E24">
      <w:pPr>
        <w:jc w:val="both"/>
        <w:rPr>
          <w:b/>
          <w:bCs/>
        </w:rPr>
      </w:pPr>
      <w:r w:rsidRPr="00FF0A41">
        <w:rPr>
          <w:b/>
          <w:bCs/>
        </w:rPr>
        <w:t>Requested Area (Incorrect Location)</w:t>
      </w:r>
    </w:p>
    <w:p w14:paraId="7E67AE0A" w14:textId="77777777" w:rsidR="00772E24" w:rsidRPr="00FF0A41" w:rsidRDefault="00772E24" w:rsidP="00772E24">
      <w:pPr>
        <w:spacing w:after="0"/>
        <w:jc w:val="both"/>
      </w:pPr>
      <w:r w:rsidRPr="00FF0A41">
        <w:t xml:space="preserve">The requested area includes </w:t>
      </w:r>
      <w:r w:rsidRPr="00FF0A41">
        <w:rPr>
          <w:u w:val="single"/>
        </w:rPr>
        <w:t>0</w:t>
      </w:r>
      <w:r w:rsidRPr="00FF0A41">
        <w:t xml:space="preserve"> customer connections, is located approximately </w:t>
      </w:r>
      <w:proofErr w:type="gramStart"/>
      <w:r w:rsidRPr="00FF0A41">
        <w:rPr>
          <w:u w:val="single"/>
        </w:rPr>
        <w:t>5</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r w:rsidRPr="00FF0A41">
        <w:rPr>
          <w:u w:val="single"/>
        </w:rPr>
        <w:t>Kloss Road</w:t>
      </w:r>
      <w:r w:rsidRPr="00FF0A41">
        <w:t xml:space="preserve">; on the east by </w:t>
      </w:r>
      <w:r w:rsidRPr="00FF0A41">
        <w:rPr>
          <w:u w:val="single"/>
        </w:rPr>
        <w:t xml:space="preserve">the intersection of </w:t>
      </w:r>
      <w:proofErr w:type="spellStart"/>
      <w:r w:rsidRPr="00FF0A41">
        <w:rPr>
          <w:u w:val="single"/>
        </w:rPr>
        <w:t>Brockstein</w:t>
      </w:r>
      <w:proofErr w:type="spellEnd"/>
      <w:r w:rsidRPr="00FF0A41">
        <w:rPr>
          <w:u w:val="single"/>
        </w:rPr>
        <w:t xml:space="preserve"> Road and Grace Lane</w:t>
      </w:r>
      <w:r w:rsidRPr="00FF0A41">
        <w:t xml:space="preserve">; on the south by </w:t>
      </w:r>
      <w:proofErr w:type="spellStart"/>
      <w:r w:rsidRPr="00FF0A41">
        <w:rPr>
          <w:u w:val="single"/>
        </w:rPr>
        <w:t>Hillboldt</w:t>
      </w:r>
      <w:proofErr w:type="spellEnd"/>
      <w:r w:rsidRPr="00FF0A41">
        <w:rPr>
          <w:u w:val="single"/>
        </w:rPr>
        <w:t xml:space="preserve"> Road</w:t>
      </w:r>
      <w:r w:rsidRPr="00FF0A41">
        <w:t xml:space="preserve">; and on the west by </w:t>
      </w:r>
      <w:r w:rsidRPr="00FF0A41">
        <w:rPr>
          <w:u w:val="single"/>
        </w:rPr>
        <w:t xml:space="preserve">the intersection of </w:t>
      </w:r>
      <w:proofErr w:type="spellStart"/>
      <w:r w:rsidRPr="00FF0A41">
        <w:rPr>
          <w:u w:val="single"/>
        </w:rPr>
        <w:t>Hillboldt</w:t>
      </w:r>
      <w:proofErr w:type="spellEnd"/>
      <w:r w:rsidRPr="00FF0A41">
        <w:rPr>
          <w:u w:val="single"/>
        </w:rPr>
        <w:t xml:space="preserve"> Road and Kloss Road</w:t>
      </w:r>
      <w:r w:rsidRPr="00FF0A41">
        <w:t>.</w:t>
      </w:r>
    </w:p>
    <w:p w14:paraId="6A8CBAB4" w14:textId="77777777" w:rsidR="00772E24" w:rsidRPr="00FF0A41" w:rsidRDefault="00772E24" w:rsidP="00772E24">
      <w:pPr>
        <w:spacing w:after="0"/>
        <w:jc w:val="both"/>
      </w:pPr>
    </w:p>
    <w:p w14:paraId="33E37C02" w14:textId="1985D657" w:rsidR="00772E24" w:rsidRPr="00FF0A41" w:rsidRDefault="00772E24" w:rsidP="00772E24">
      <w:pPr>
        <w:spacing w:after="0"/>
        <w:jc w:val="both"/>
      </w:pPr>
      <w:r w:rsidRPr="00FF0A41">
        <w:t xml:space="preserve">The requested area includes approximately </w:t>
      </w:r>
      <w:r w:rsidRPr="00FF0A41">
        <w:rPr>
          <w:u w:val="single"/>
        </w:rPr>
        <w:t>37</w:t>
      </w:r>
      <w:r w:rsidRPr="00FF0A41">
        <w:t xml:space="preserve"> acres, comprised of decertified area from Ranch Country of Texas, Inc. (CCN No. 12916).</w:t>
      </w:r>
    </w:p>
    <w:p w14:paraId="391932CB" w14:textId="77777777" w:rsidR="00772E24" w:rsidRPr="00FF0A41" w:rsidRDefault="00772E24" w:rsidP="00772E24">
      <w:pPr>
        <w:spacing w:after="0"/>
        <w:jc w:val="both"/>
        <w:rPr>
          <w:b/>
          <w:bCs/>
        </w:rPr>
      </w:pPr>
    </w:p>
    <w:p w14:paraId="16BE55F6" w14:textId="77777777" w:rsidR="00772E24" w:rsidRPr="00FF0A41" w:rsidRDefault="00772E24" w:rsidP="00772E24">
      <w:pPr>
        <w:spacing w:after="0"/>
        <w:jc w:val="both"/>
        <w:rPr>
          <w:b/>
          <w:bCs/>
        </w:rPr>
      </w:pPr>
      <w:r w:rsidRPr="00FF0A41">
        <w:rPr>
          <w:b/>
          <w:bCs/>
        </w:rPr>
        <w:t>Requested Area (Correct Location)</w:t>
      </w:r>
    </w:p>
    <w:p w14:paraId="1EF48B65" w14:textId="77777777" w:rsidR="00772E24" w:rsidRPr="00FF0A41" w:rsidRDefault="00772E24" w:rsidP="00772E24">
      <w:pPr>
        <w:spacing w:after="0"/>
        <w:jc w:val="both"/>
      </w:pPr>
      <w:r w:rsidRPr="00FF0A41">
        <w:t xml:space="preserve">The requested area includes </w:t>
      </w:r>
      <w:r w:rsidRPr="00FF0A41">
        <w:rPr>
          <w:u w:val="single"/>
        </w:rPr>
        <w:t>26</w:t>
      </w:r>
      <w:r w:rsidRPr="00FF0A41">
        <w:t xml:space="preserve"> customer connections, is located approximately </w:t>
      </w:r>
      <w:proofErr w:type="gramStart"/>
      <w:r w:rsidRPr="00FF0A41">
        <w:rPr>
          <w:u w:val="single"/>
        </w:rPr>
        <w:t>4</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proofErr w:type="spellStart"/>
      <w:r w:rsidRPr="00FF0A41">
        <w:rPr>
          <w:u w:val="single"/>
        </w:rPr>
        <w:t>Brockstein</w:t>
      </w:r>
      <w:proofErr w:type="spellEnd"/>
      <w:r w:rsidRPr="00FF0A41">
        <w:rPr>
          <w:u w:val="single"/>
        </w:rPr>
        <w:t xml:space="preserve"> Road</w:t>
      </w:r>
      <w:r w:rsidRPr="00FF0A41">
        <w:t xml:space="preserve">; on the east by </w:t>
      </w:r>
      <w:r w:rsidRPr="00FF0A41">
        <w:rPr>
          <w:u w:val="single"/>
        </w:rPr>
        <w:t>Farm to Market 1094</w:t>
      </w:r>
      <w:r w:rsidRPr="00FF0A41">
        <w:t xml:space="preserve">; on the south by </w:t>
      </w:r>
      <w:r w:rsidRPr="00FF0A41">
        <w:rPr>
          <w:u w:val="single"/>
        </w:rPr>
        <w:t>Farm to Market 2187</w:t>
      </w:r>
      <w:r w:rsidRPr="00FF0A41">
        <w:t xml:space="preserve">; and on the west by </w:t>
      </w:r>
      <w:proofErr w:type="spellStart"/>
      <w:r w:rsidRPr="00FF0A41">
        <w:rPr>
          <w:u w:val="single"/>
        </w:rPr>
        <w:t>Hillboldt</w:t>
      </w:r>
      <w:proofErr w:type="spellEnd"/>
      <w:r w:rsidRPr="00FF0A41">
        <w:rPr>
          <w:u w:val="single"/>
        </w:rPr>
        <w:t xml:space="preserve"> Road</w:t>
      </w:r>
      <w:r w:rsidRPr="00FF0A41">
        <w:t>.</w:t>
      </w:r>
    </w:p>
    <w:p w14:paraId="2694710B" w14:textId="77777777" w:rsidR="00772E24" w:rsidRPr="00FF0A41" w:rsidRDefault="00772E24" w:rsidP="00772E24">
      <w:pPr>
        <w:spacing w:after="0"/>
        <w:jc w:val="both"/>
      </w:pPr>
    </w:p>
    <w:p w14:paraId="27C1742F" w14:textId="77777777" w:rsidR="00772E24" w:rsidRPr="00FF0A41" w:rsidRDefault="00772E24" w:rsidP="00772E24">
      <w:pPr>
        <w:spacing w:after="0"/>
        <w:jc w:val="both"/>
      </w:pPr>
      <w:r w:rsidRPr="00FF0A41">
        <w:t xml:space="preserve">The requested area includes approximately </w:t>
      </w:r>
      <w:r w:rsidRPr="00FF0A41">
        <w:rPr>
          <w:u w:val="single"/>
        </w:rPr>
        <w:t>37</w:t>
      </w:r>
      <w:r w:rsidRPr="00FF0A41">
        <w:t xml:space="preserve"> acres, comprised of uncertificated area to Amend to CSWR-Texas Utility Operating Company, LLC (CCN No. 13290).</w:t>
      </w:r>
    </w:p>
    <w:p w14:paraId="439309F6" w14:textId="77777777" w:rsidR="00772E24" w:rsidRPr="00FF0A41" w:rsidRDefault="00772E24" w:rsidP="00772E24">
      <w:pPr>
        <w:spacing w:after="0"/>
        <w:jc w:val="both"/>
      </w:pPr>
    </w:p>
    <w:p w14:paraId="7AF208DE" w14:textId="77777777" w:rsidR="00772E24" w:rsidRPr="00FF0A41" w:rsidRDefault="00772E24" w:rsidP="00772E24">
      <w:pPr>
        <w:spacing w:after="0"/>
        <w:rPr>
          <w:b/>
          <w:bCs/>
        </w:rPr>
      </w:pPr>
      <w:r w:rsidRPr="00FF0A41">
        <w:rPr>
          <w:b/>
          <w:bCs/>
        </w:rPr>
        <w:t xml:space="preserve">The </w:t>
      </w:r>
      <w:sdt>
        <w:sdtPr>
          <w:rPr>
            <w:b/>
            <w:bCs/>
          </w:rPr>
          <w:alias w:val="Select type"/>
          <w:tag w:val="Select type"/>
          <w:id w:val="-1101028238"/>
          <w:placeholder>
            <w:docPart w:val="C86E2BAE65BE48EA8C1AF9F004303ECC"/>
          </w:placeholder>
          <w:dropDownList>
            <w:listItem w:value="Select type."/>
            <w:listItem w:displayText="application" w:value="application"/>
            <w:listItem w:displayText="petition" w:value="petition"/>
          </w:dropDownList>
        </w:sdtPr>
        <w:sdtEndPr/>
        <w:sdtContent>
          <w:r w:rsidRPr="00FF0A41">
            <w:rPr>
              <w:b/>
              <w:bCs/>
            </w:rPr>
            <w:t>application</w:t>
          </w:r>
        </w:sdtContent>
      </w:sdt>
      <w:r w:rsidRPr="00FF0A41">
        <w:rPr>
          <w:b/>
          <w:bCs/>
        </w:rPr>
        <w:t xml:space="preserve"> proposes the subtraction of approximately </w:t>
      </w:r>
      <w:r w:rsidRPr="00FF0A41">
        <w:rPr>
          <w:b/>
          <w:bCs/>
          <w:u w:val="single"/>
        </w:rPr>
        <w:t>37</w:t>
      </w:r>
      <w:r w:rsidRPr="00FF0A41">
        <w:rPr>
          <w:b/>
          <w:bCs/>
        </w:rPr>
        <w:t xml:space="preserve"> acres from CCN No. 12916 and the addition of approximately </w:t>
      </w:r>
      <w:r w:rsidRPr="00FF0A41">
        <w:rPr>
          <w:b/>
          <w:bCs/>
          <w:u w:val="single"/>
        </w:rPr>
        <w:t>37</w:t>
      </w:r>
      <w:r w:rsidRPr="00FF0A41">
        <w:rPr>
          <w:b/>
          <w:bCs/>
        </w:rPr>
        <w:t xml:space="preserve"> acres to CCN No. 13290. </w:t>
      </w:r>
    </w:p>
    <w:p w14:paraId="324B1912" w14:textId="77777777" w:rsidR="00772E24" w:rsidRPr="00A75D16" w:rsidRDefault="00772E24" w:rsidP="00772E24">
      <w:pPr>
        <w:pStyle w:val="NoSpacing"/>
        <w:jc w:val="both"/>
        <w:rPr>
          <w:bCs/>
          <w:szCs w:val="24"/>
        </w:rPr>
      </w:pPr>
    </w:p>
    <w:p w14:paraId="060D9B17" w14:textId="77777777" w:rsidR="00772E24" w:rsidRDefault="00772E24" w:rsidP="00772E24">
      <w:pPr>
        <w:pStyle w:val="NoSpacing"/>
        <w:spacing w:after="240"/>
        <w:jc w:val="both"/>
        <w:rPr>
          <w:rFonts w:cs="Times New Roman"/>
          <w:szCs w:val="24"/>
        </w:rPr>
      </w:pPr>
      <w:r w:rsidRPr="00583509">
        <w:rPr>
          <w:rFonts w:cs="Times New Roman"/>
          <w:b/>
          <w:szCs w:val="24"/>
        </w:rPr>
        <w:t>See enclosed map</w:t>
      </w:r>
      <w:r>
        <w:rPr>
          <w:rFonts w:cs="Times New Roman"/>
          <w:b/>
          <w:szCs w:val="24"/>
        </w:rPr>
        <w:t>s</w:t>
      </w:r>
      <w:r w:rsidRPr="00583509">
        <w:rPr>
          <w:rFonts w:cs="Times New Roman"/>
          <w:b/>
          <w:szCs w:val="24"/>
        </w:rPr>
        <w:t xml:space="preserve"> showing the requested area.</w:t>
      </w:r>
    </w:p>
    <w:p w14:paraId="530362C6" w14:textId="77777777" w:rsidR="00772E24" w:rsidRPr="00B2595F" w:rsidRDefault="00772E24" w:rsidP="00772E24">
      <w:pPr>
        <w:jc w:val="both"/>
        <w:rPr>
          <w:rFonts w:cs="Times New Roman"/>
          <w:szCs w:val="24"/>
        </w:rPr>
      </w:pPr>
      <w:r w:rsidRPr="00B2595F">
        <w:rPr>
          <w:rFonts w:cs="Times New Roman"/>
          <w:szCs w:val="24"/>
        </w:rPr>
        <w:t>This transaction will not have an effect on the current customer’s rates and services.</w:t>
      </w:r>
    </w:p>
    <w:p w14:paraId="43F12038" w14:textId="77777777" w:rsidR="00772E24" w:rsidRPr="007816BF" w:rsidRDefault="00772E24" w:rsidP="00772E24">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46DD977" w14:textId="77777777" w:rsidR="00772E24" w:rsidRDefault="00772E24" w:rsidP="00772E24">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553C6AE5" w14:textId="77777777" w:rsidR="00772E24" w:rsidRPr="00361711" w:rsidRDefault="00772E24" w:rsidP="00772E24">
      <w:pPr>
        <w:spacing w:after="0" w:line="240" w:lineRule="auto"/>
        <w:jc w:val="both"/>
        <w:rPr>
          <w:rFonts w:cs="Times New Roman"/>
          <w:szCs w:val="24"/>
        </w:rPr>
      </w:pPr>
    </w:p>
    <w:p w14:paraId="09DDA3AB" w14:textId="77777777" w:rsidR="00772E24" w:rsidRPr="00DF00D4" w:rsidRDefault="00772E24" w:rsidP="00772E2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DF00D4">
        <w:rPr>
          <w:rFonts w:cs="Times New Roman"/>
          <w:szCs w:val="24"/>
        </w:rPr>
        <w:t>.</w:t>
      </w:r>
    </w:p>
    <w:p w14:paraId="16DC8DBF" w14:textId="77777777" w:rsidR="00772E24" w:rsidRPr="00DF00D4" w:rsidRDefault="00772E24" w:rsidP="00772E24">
      <w:pPr>
        <w:jc w:val="both"/>
        <w:rPr>
          <w:rFonts w:cs="Times New Roman"/>
          <w:szCs w:val="24"/>
        </w:rPr>
      </w:pPr>
      <w:r w:rsidRPr="00DF00D4">
        <w:rPr>
          <w:rFonts w:cs="Times New Roman"/>
          <w:szCs w:val="24"/>
        </w:rPr>
        <w:t>Persons who wish to request this option should file the required documents with the:</w:t>
      </w:r>
    </w:p>
    <w:p w14:paraId="26369BD3" w14:textId="77777777" w:rsidR="00772E24" w:rsidRPr="00DF00D4" w:rsidRDefault="00772E24" w:rsidP="00772E24">
      <w:pPr>
        <w:spacing w:after="0" w:line="240" w:lineRule="auto"/>
        <w:jc w:val="center"/>
        <w:rPr>
          <w:rFonts w:cs="Times New Roman"/>
          <w:szCs w:val="24"/>
        </w:rPr>
      </w:pPr>
      <w:r w:rsidRPr="00DF00D4">
        <w:rPr>
          <w:rFonts w:cs="Times New Roman"/>
          <w:szCs w:val="24"/>
        </w:rPr>
        <w:t>Public Utility Commission of Texas</w:t>
      </w:r>
    </w:p>
    <w:p w14:paraId="1804B36A" w14:textId="77777777" w:rsidR="00772E24" w:rsidRPr="00DF00D4" w:rsidRDefault="00772E24" w:rsidP="00772E24">
      <w:pPr>
        <w:spacing w:after="0" w:line="240" w:lineRule="auto"/>
        <w:jc w:val="center"/>
        <w:rPr>
          <w:rFonts w:cs="Times New Roman"/>
          <w:szCs w:val="24"/>
        </w:rPr>
      </w:pPr>
      <w:r w:rsidRPr="00DF00D4">
        <w:rPr>
          <w:rFonts w:cs="Times New Roman"/>
          <w:szCs w:val="24"/>
        </w:rPr>
        <w:t>Central Records</w:t>
      </w:r>
    </w:p>
    <w:p w14:paraId="0763A11C" w14:textId="77777777" w:rsidR="00772E24" w:rsidRPr="00DF00D4" w:rsidRDefault="00772E24" w:rsidP="00772E24">
      <w:pPr>
        <w:spacing w:after="0" w:line="240" w:lineRule="auto"/>
        <w:jc w:val="center"/>
        <w:rPr>
          <w:rFonts w:cs="Times New Roman"/>
          <w:szCs w:val="24"/>
        </w:rPr>
      </w:pPr>
      <w:r w:rsidRPr="00DF00D4">
        <w:rPr>
          <w:rFonts w:cs="Times New Roman"/>
          <w:szCs w:val="24"/>
        </w:rPr>
        <w:t>1701 N. Congress, P. O. Box 13326</w:t>
      </w:r>
    </w:p>
    <w:p w14:paraId="14285A1C" w14:textId="77777777" w:rsidR="00772E24" w:rsidRDefault="00772E24" w:rsidP="00772E24">
      <w:pPr>
        <w:spacing w:after="0" w:line="240" w:lineRule="auto"/>
        <w:jc w:val="center"/>
        <w:rPr>
          <w:rFonts w:cs="Times New Roman"/>
          <w:szCs w:val="24"/>
        </w:rPr>
      </w:pPr>
      <w:r w:rsidRPr="00DF00D4">
        <w:rPr>
          <w:rFonts w:cs="Times New Roman"/>
          <w:szCs w:val="24"/>
        </w:rPr>
        <w:t>Austin, TX  78711-3326</w:t>
      </w:r>
    </w:p>
    <w:p w14:paraId="6B159AB8" w14:textId="77777777" w:rsidR="00772E24" w:rsidRPr="00DF00D4" w:rsidRDefault="00772E24" w:rsidP="00772E24">
      <w:pPr>
        <w:spacing w:after="0" w:line="240" w:lineRule="auto"/>
        <w:jc w:val="center"/>
        <w:rPr>
          <w:rFonts w:cs="Times New Roman"/>
          <w:szCs w:val="24"/>
        </w:rPr>
      </w:pPr>
    </w:p>
    <w:p w14:paraId="36DD67AD" w14:textId="77777777" w:rsidR="00772E24" w:rsidRPr="00DF00D4" w:rsidRDefault="00772E24" w:rsidP="00772E2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66DF21CD" w14:textId="77777777" w:rsidR="00772E24" w:rsidRPr="00361711" w:rsidRDefault="00772E24" w:rsidP="00772E24">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9209A07" w14:textId="77777777" w:rsidR="00772E24" w:rsidRPr="002823AE" w:rsidRDefault="00772E24" w:rsidP="00772E24">
      <w:pPr>
        <w:spacing w:after="0" w:line="240" w:lineRule="auto"/>
        <w:jc w:val="both"/>
        <w:rPr>
          <w:rFonts w:cs="Times New Roman"/>
          <w:szCs w:val="24"/>
        </w:rPr>
      </w:pPr>
      <w:r w:rsidRPr="002823AE">
        <w:rPr>
          <w:rFonts w:cs="Times New Roman"/>
          <w:szCs w:val="24"/>
        </w:rPr>
        <w:t>__________________</w:t>
      </w:r>
    </w:p>
    <w:p w14:paraId="12C1CF3E" w14:textId="77777777" w:rsidR="00772E24" w:rsidRDefault="00772E24" w:rsidP="00772E24">
      <w:pPr>
        <w:spacing w:after="0" w:line="240" w:lineRule="auto"/>
        <w:jc w:val="both"/>
        <w:rPr>
          <w:rFonts w:cs="Times New Roman"/>
          <w:szCs w:val="24"/>
        </w:rPr>
      </w:pPr>
      <w:r w:rsidRPr="003C7B98">
        <w:rPr>
          <w:rFonts w:cs="Times New Roman"/>
          <w:szCs w:val="24"/>
        </w:rPr>
        <w:t>Utility Representative</w:t>
      </w:r>
    </w:p>
    <w:p w14:paraId="3038490D" w14:textId="77777777" w:rsidR="00772E24" w:rsidRPr="003C7B98" w:rsidRDefault="00772E24" w:rsidP="00772E24">
      <w:pPr>
        <w:spacing w:after="0" w:line="240" w:lineRule="auto"/>
        <w:jc w:val="both"/>
        <w:rPr>
          <w:rFonts w:cs="Times New Roman"/>
          <w:szCs w:val="24"/>
        </w:rPr>
      </w:pPr>
    </w:p>
    <w:p w14:paraId="7A575528" w14:textId="77777777" w:rsidR="00772E24" w:rsidRPr="002823AE" w:rsidRDefault="00772E24" w:rsidP="00772E24">
      <w:pPr>
        <w:spacing w:after="0" w:line="240" w:lineRule="auto"/>
        <w:jc w:val="both"/>
        <w:rPr>
          <w:rFonts w:cs="Times New Roman"/>
          <w:szCs w:val="24"/>
        </w:rPr>
      </w:pPr>
      <w:r w:rsidRPr="002823AE">
        <w:rPr>
          <w:rFonts w:cs="Times New Roman"/>
          <w:szCs w:val="24"/>
        </w:rPr>
        <w:t>_________________</w:t>
      </w:r>
    </w:p>
    <w:p w14:paraId="036ACCC8" w14:textId="4823C599" w:rsidR="00772E24" w:rsidRDefault="00772E24" w:rsidP="00772E24">
      <w:pPr>
        <w:spacing w:after="0" w:line="240" w:lineRule="auto"/>
        <w:jc w:val="both"/>
        <w:rPr>
          <w:rFonts w:cs="Times New Roman"/>
          <w:szCs w:val="24"/>
        </w:rPr>
      </w:pPr>
      <w:r w:rsidRPr="003C7B98">
        <w:rPr>
          <w:rFonts w:cs="Times New Roman"/>
          <w:szCs w:val="24"/>
        </w:rPr>
        <w:t>Utility Name</w:t>
      </w:r>
    </w:p>
    <w:p w14:paraId="1F605414" w14:textId="77777777" w:rsidR="00772E24" w:rsidRDefault="00772E24">
      <w:pPr>
        <w:rPr>
          <w:rFonts w:cs="Times New Roman"/>
          <w:szCs w:val="24"/>
        </w:rPr>
      </w:pPr>
      <w:r>
        <w:rPr>
          <w:rFonts w:cs="Times New Roman"/>
          <w:szCs w:val="24"/>
        </w:rPr>
        <w:br w:type="page"/>
      </w:r>
    </w:p>
    <w:p w14:paraId="09A75889" w14:textId="77777777" w:rsidR="00772E24" w:rsidRPr="00F26B9E" w:rsidRDefault="00772E24" w:rsidP="00772E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t xml:space="preserve">PUBLIC UTILITY COMMISSION </w:t>
      </w:r>
      <w:r>
        <w:rPr>
          <w:rFonts w:ascii="Georgia" w:eastAsia="Times New Roman" w:hAnsi="Georgia" w:cs="Times New Roman"/>
          <w:sz w:val="40"/>
          <w:szCs w:val="40"/>
        </w:rPr>
        <w:t>OF TEXAS</w:t>
      </w:r>
    </w:p>
    <w:p w14:paraId="73FC2874" w14:textId="77777777" w:rsidR="00772E24" w:rsidRPr="00F26B9E" w:rsidRDefault="00772E24" w:rsidP="00772E24">
      <w:pPr>
        <w:spacing w:after="0" w:line="240" w:lineRule="auto"/>
        <w:jc w:val="center"/>
        <w:rPr>
          <w:rFonts w:ascii="Georgia" w:eastAsia="Times New Roman" w:hAnsi="Georgia" w:cs="Times New Roman"/>
          <w:sz w:val="32"/>
          <w:szCs w:val="32"/>
        </w:rPr>
      </w:pPr>
    </w:p>
    <w:p w14:paraId="2BA8DC2F" w14:textId="77777777" w:rsidR="00772E24" w:rsidRPr="00F26B9E" w:rsidRDefault="00772E24" w:rsidP="00772E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C059014" wp14:editId="7C75469F">
            <wp:extent cx="1059180" cy="10591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813BC3D" w14:textId="77777777" w:rsidR="00772E24" w:rsidRPr="00F26B9E" w:rsidRDefault="00772E24" w:rsidP="00772E24">
      <w:pPr>
        <w:widowControl w:val="0"/>
        <w:tabs>
          <w:tab w:val="center" w:pos="4680"/>
        </w:tabs>
        <w:spacing w:after="0" w:line="240" w:lineRule="auto"/>
        <w:jc w:val="center"/>
        <w:rPr>
          <w:rFonts w:ascii="Georgia" w:eastAsia="Times New Roman" w:hAnsi="Georgia" w:cs="Times New Roman"/>
          <w:szCs w:val="20"/>
        </w:rPr>
      </w:pPr>
    </w:p>
    <w:p w14:paraId="7829165F" w14:textId="77777777" w:rsidR="00772E24" w:rsidRPr="00B57F83" w:rsidRDefault="00772E24" w:rsidP="00772E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w:t>
      </w:r>
      <w:r>
        <w:rPr>
          <w:rFonts w:eastAsia="Times New Roman" w:cs="Times New Roman"/>
          <w:sz w:val="23"/>
          <w:szCs w:val="23"/>
        </w:rPr>
        <w:t>LANDOWNERS</w:t>
      </w:r>
    </w:p>
    <w:p w14:paraId="5B4C2CC7" w14:textId="73A8A7FC" w:rsidR="00772E24" w:rsidRPr="00487860" w:rsidRDefault="00772E24" w:rsidP="00772E24">
      <w:pPr>
        <w:spacing w:after="0" w:line="240" w:lineRule="auto"/>
        <w:jc w:val="center"/>
        <w:rPr>
          <w:rFonts w:eastAsia="Times New Roman" w:cs="Times New Roman"/>
          <w:sz w:val="23"/>
          <w:szCs w:val="23"/>
        </w:rPr>
      </w:pPr>
      <w:r w:rsidRPr="00487860">
        <w:rPr>
          <w:rFonts w:eastAsia="Times New Roman" w:cs="Times New Roman"/>
          <w:sz w:val="23"/>
          <w:szCs w:val="23"/>
        </w:rPr>
        <w:t>DOCKET NO.</w:t>
      </w:r>
      <w:r w:rsidRPr="00772E24">
        <w:rPr>
          <w:rFonts w:eastAsia="Times New Roman" w:cs="Times New Roman"/>
          <w:sz w:val="23"/>
          <w:szCs w:val="23"/>
        </w:rPr>
        <w:t xml:space="preserve"> </w:t>
      </w:r>
      <w:r w:rsidRPr="00A1435B">
        <w:rPr>
          <w:rFonts w:cs="Times New Roman"/>
          <w:sz w:val="23"/>
          <w:szCs w:val="23"/>
        </w:rPr>
        <w:t>53718</w:t>
      </w:r>
    </w:p>
    <w:p w14:paraId="145EA849" w14:textId="77777777" w:rsidR="00772E24" w:rsidRPr="00F26B9E" w:rsidRDefault="00772E24" w:rsidP="00772E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0E6AB1C5" w14:textId="77777777" w:rsidR="00772E24" w:rsidRPr="00F26B9E" w:rsidRDefault="00772E24" w:rsidP="00772E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E327D5A" w14:textId="77777777" w:rsidR="00772E24" w:rsidRPr="00F26B9E" w:rsidRDefault="00772E24" w:rsidP="00772E24">
      <w:pPr>
        <w:widowControl w:val="0"/>
        <w:autoSpaceDE w:val="0"/>
        <w:autoSpaceDN w:val="0"/>
        <w:adjustRightInd w:val="0"/>
        <w:spacing w:after="0" w:line="240" w:lineRule="auto"/>
        <w:jc w:val="both"/>
        <w:rPr>
          <w:rFonts w:eastAsia="Times New Roman" w:cs="Times New Roman"/>
          <w:szCs w:val="24"/>
        </w:rPr>
      </w:pPr>
    </w:p>
    <w:p w14:paraId="61FFB4AB" w14:textId="77777777" w:rsidR="00772E24" w:rsidRDefault="00772E24" w:rsidP="00772E24">
      <w:pPr>
        <w:widowControl w:val="0"/>
        <w:autoSpaceDE w:val="0"/>
        <w:autoSpaceDN w:val="0"/>
        <w:adjustRightInd w:val="0"/>
        <w:spacing w:after="0" w:line="240" w:lineRule="auto"/>
        <w:jc w:val="both"/>
        <w:rPr>
          <w:rFonts w:cs="Times New Roman"/>
        </w:rPr>
      </w:pPr>
      <w:r w:rsidRPr="00F26B9E">
        <w:rPr>
          <w:rFonts w:eastAsia="Times New Roman" w:cs="Times New Roman"/>
          <w:szCs w:val="24"/>
        </w:rPr>
        <w:t xml:space="preserve">_________________________________________________________ </w:t>
      </w:r>
      <w:r w:rsidRPr="00F26B9E">
        <w:rPr>
          <w:rFonts w:cs="Times New Roman"/>
        </w:rPr>
        <w:t xml:space="preserve">has provided individual notice to the following </w:t>
      </w:r>
      <w:r>
        <w:rPr>
          <w:rFonts w:cs="Times New Roman"/>
        </w:rPr>
        <w:t>landowners (attach a list if more than four landowners).</w:t>
      </w:r>
    </w:p>
    <w:p w14:paraId="29C2EF32" w14:textId="77777777" w:rsidR="00772E24" w:rsidRDefault="00772E24" w:rsidP="00772E24">
      <w:pPr>
        <w:widowControl w:val="0"/>
        <w:autoSpaceDE w:val="0"/>
        <w:autoSpaceDN w:val="0"/>
        <w:adjustRightInd w:val="0"/>
        <w:spacing w:after="0" w:line="240" w:lineRule="auto"/>
        <w:jc w:val="both"/>
        <w:rPr>
          <w:rFonts w:cs="Times New Roman"/>
        </w:rPr>
      </w:pPr>
    </w:p>
    <w:p w14:paraId="365F1A4C" w14:textId="77777777" w:rsidR="00772E24" w:rsidRPr="00F26B9E" w:rsidRDefault="00772E24" w:rsidP="00772E24">
      <w:pPr>
        <w:widowControl w:val="0"/>
        <w:autoSpaceDE w:val="0"/>
        <w:autoSpaceDN w:val="0"/>
        <w:adjustRightInd w:val="0"/>
        <w:spacing w:after="0" w:line="240" w:lineRule="auto"/>
        <w:jc w:val="both"/>
        <w:rPr>
          <w:rFonts w:eastAsia="Times New Roman" w:cs="Times New Roman"/>
          <w:szCs w:val="24"/>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Pr="00F26B9E">
        <w:rPr>
          <w:rFonts w:eastAsia="Times New Roman" w:cs="Times New Roman"/>
          <w:szCs w:val="24"/>
        </w:rPr>
        <w:tab/>
        <w:t>DATE</w:t>
      </w:r>
      <w:r>
        <w:rPr>
          <w:rFonts w:eastAsia="Times New Roman" w:cs="Times New Roman"/>
          <w:szCs w:val="24"/>
        </w:rPr>
        <w:t xml:space="preserve"> OF NOTICE</w:t>
      </w:r>
    </w:p>
    <w:p w14:paraId="798093DF" w14:textId="77777777" w:rsidR="00772E24" w:rsidRPr="00F26B9E" w:rsidRDefault="00772E24" w:rsidP="00772E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4B5D00A" w14:textId="77777777" w:rsidR="00772E24" w:rsidRPr="00F26B9E" w:rsidRDefault="00772E24" w:rsidP="00772E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DFAFD8D" w14:textId="77777777" w:rsidR="00772E24" w:rsidRPr="00F26B9E" w:rsidRDefault="00772E24" w:rsidP="00772E24">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00DDF5F9" w14:textId="77777777" w:rsidR="00772E24" w:rsidRPr="00F26B9E" w:rsidRDefault="00772E24" w:rsidP="00772E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E320C93" w14:textId="77777777" w:rsidR="00772E24" w:rsidRPr="00F26B9E" w:rsidRDefault="00772E24" w:rsidP="00772E24">
      <w:pPr>
        <w:widowControl w:val="0"/>
        <w:tabs>
          <w:tab w:val="left" w:pos="6480"/>
        </w:tabs>
        <w:autoSpaceDE w:val="0"/>
        <w:autoSpaceDN w:val="0"/>
        <w:adjustRightInd w:val="0"/>
        <w:spacing w:after="0" w:line="240" w:lineRule="auto"/>
        <w:jc w:val="both"/>
        <w:rPr>
          <w:rFonts w:eastAsia="Times New Roman" w:cs="Times New Roman"/>
          <w:szCs w:val="24"/>
        </w:rPr>
      </w:pPr>
    </w:p>
    <w:p w14:paraId="4119494E" w14:textId="77777777" w:rsidR="00772E24" w:rsidRPr="00F26B9E" w:rsidRDefault="00772E24" w:rsidP="00772E24">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21E1BD8" w14:textId="77777777" w:rsidR="00772E24" w:rsidRPr="00F26B9E" w:rsidRDefault="00772E24" w:rsidP="00772E24">
      <w:pPr>
        <w:widowControl w:val="0"/>
        <w:spacing w:after="0" w:line="240" w:lineRule="auto"/>
        <w:rPr>
          <w:rFonts w:eastAsia="Times New Roman" w:cs="Times New Roman"/>
          <w:szCs w:val="20"/>
        </w:rPr>
      </w:pPr>
    </w:p>
    <w:p w14:paraId="581ECD2A" w14:textId="77777777" w:rsidR="00772E24" w:rsidRPr="00F26B9E" w:rsidRDefault="00772E24" w:rsidP="00772E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0B197BB" w14:textId="77777777" w:rsidR="00772E24" w:rsidRPr="00F26B9E" w:rsidRDefault="00772E24" w:rsidP="00772E24">
      <w:pPr>
        <w:widowControl w:val="0"/>
        <w:spacing w:after="0" w:line="240" w:lineRule="auto"/>
        <w:rPr>
          <w:rFonts w:eastAsia="Times New Roman" w:cs="Times New Roman"/>
          <w:szCs w:val="20"/>
        </w:rPr>
      </w:pPr>
    </w:p>
    <w:p w14:paraId="2816B8C0" w14:textId="77777777" w:rsidR="00772E24" w:rsidRPr="00F26B9E" w:rsidRDefault="00772E24" w:rsidP="00772E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ABA7319" w14:textId="77777777" w:rsidR="00772E24" w:rsidRPr="00F26B9E" w:rsidRDefault="00772E24" w:rsidP="00772E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DDE354A" w14:textId="77777777" w:rsidR="00772E24" w:rsidRPr="00F26B9E" w:rsidRDefault="00772E24" w:rsidP="00772E24">
      <w:pPr>
        <w:spacing w:after="0" w:line="240" w:lineRule="auto"/>
        <w:rPr>
          <w:rFonts w:eastAsia="Times New Roman" w:cs="Times New Roman"/>
          <w:szCs w:val="20"/>
        </w:rPr>
      </w:pPr>
    </w:p>
    <w:p w14:paraId="40AF1BFE" w14:textId="77777777" w:rsidR="00772E24" w:rsidRPr="00F26B9E" w:rsidRDefault="00772E24" w:rsidP="00772E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8D1BD63" w14:textId="77777777" w:rsidR="00772E24" w:rsidRPr="00F26B9E" w:rsidRDefault="00772E24" w:rsidP="00772E24">
      <w:pPr>
        <w:widowControl w:val="0"/>
        <w:spacing w:after="0" w:line="240" w:lineRule="auto"/>
        <w:rPr>
          <w:rFonts w:eastAsia="Times New Roman" w:cs="Times New Roman"/>
          <w:szCs w:val="20"/>
        </w:rPr>
      </w:pPr>
    </w:p>
    <w:p w14:paraId="415B37D6" w14:textId="77777777" w:rsidR="00772E24" w:rsidRPr="00F26B9E" w:rsidRDefault="00772E24" w:rsidP="00772E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379E169" w14:textId="77777777" w:rsidR="00772E24" w:rsidRPr="00F26B9E" w:rsidRDefault="00772E24" w:rsidP="00772E24">
      <w:pPr>
        <w:spacing w:after="0" w:line="240" w:lineRule="auto"/>
        <w:rPr>
          <w:rFonts w:eastAsia="Times New Roman" w:cs="Times New Roman"/>
          <w:szCs w:val="20"/>
        </w:rPr>
      </w:pPr>
    </w:p>
    <w:p w14:paraId="55C95CB9" w14:textId="77777777" w:rsidR="00772E24" w:rsidRPr="00F26B9E" w:rsidRDefault="00772E24" w:rsidP="00772E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8F70E68" w14:textId="77777777" w:rsidR="00772E24" w:rsidRPr="00F26B9E" w:rsidRDefault="00772E24" w:rsidP="00772E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8F08685" w14:textId="77777777" w:rsidR="00772E24" w:rsidRPr="00F26B9E" w:rsidRDefault="00772E24" w:rsidP="00772E24">
      <w:pPr>
        <w:widowControl w:val="0"/>
        <w:spacing w:after="0" w:line="192" w:lineRule="auto"/>
        <w:rPr>
          <w:rFonts w:eastAsia="Times New Roman" w:cs="Times New Roman"/>
          <w:szCs w:val="20"/>
        </w:rPr>
      </w:pPr>
    </w:p>
    <w:p w14:paraId="2E6574E2" w14:textId="77777777" w:rsidR="00772E24" w:rsidRPr="00F26B9E" w:rsidRDefault="00772E24" w:rsidP="00772E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0541D068" w14:textId="77777777" w:rsidR="00772E24" w:rsidRDefault="00772E24" w:rsidP="00772E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8E4D223" w14:textId="77777777" w:rsidR="00772E24" w:rsidRDefault="00772E24" w:rsidP="00772E24">
      <w:pPr>
        <w:widowControl w:val="0"/>
        <w:tabs>
          <w:tab w:val="right" w:pos="10080"/>
        </w:tabs>
        <w:spacing w:after="0" w:line="215" w:lineRule="auto"/>
        <w:rPr>
          <w:rFonts w:eastAsia="Times New Roman" w:cs="Times New Roman"/>
          <w:szCs w:val="20"/>
        </w:rPr>
      </w:pPr>
    </w:p>
    <w:p w14:paraId="3B63F109" w14:textId="7EBA0F98" w:rsidR="0050350E" w:rsidRPr="003C7B98" w:rsidRDefault="00772E24" w:rsidP="00772E24">
      <w:pPr>
        <w:widowControl w:val="0"/>
        <w:tabs>
          <w:tab w:val="right" w:pos="10080"/>
        </w:tabs>
        <w:spacing w:after="0" w:line="215" w:lineRule="auto"/>
        <w:rPr>
          <w:rFonts w:cs="Times New Roman"/>
        </w:rPr>
      </w:pPr>
      <w:r w:rsidRPr="00F26B9E">
        <w:rPr>
          <w:rFonts w:cs="Times New Roman"/>
          <w:szCs w:val="20"/>
        </w:rPr>
        <w:t>Commission Expires</w:t>
      </w:r>
      <w:r w:rsidRPr="007C5E3F">
        <w:rPr>
          <w:rFonts w:cs="Times New Roman"/>
          <w:u w:val="single"/>
        </w:rPr>
        <w:t>______________</w:t>
      </w:r>
    </w:p>
    <w:sectPr w:rsidR="0050350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87149" w14:textId="77777777" w:rsidR="00274A64" w:rsidRDefault="00274A64" w:rsidP="0043535A">
      <w:pPr>
        <w:spacing w:after="0" w:line="240" w:lineRule="auto"/>
      </w:pPr>
      <w:r>
        <w:separator/>
      </w:r>
    </w:p>
  </w:endnote>
  <w:endnote w:type="continuationSeparator" w:id="0">
    <w:p w14:paraId="583B2A23" w14:textId="77777777" w:rsidR="00274A64" w:rsidRDefault="00274A6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6C0F7"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C949" w14:textId="77777777" w:rsidR="00274A64" w:rsidRDefault="00274A64" w:rsidP="0043535A">
      <w:pPr>
        <w:spacing w:after="0" w:line="240" w:lineRule="auto"/>
      </w:pPr>
      <w:r>
        <w:separator/>
      </w:r>
    </w:p>
  </w:footnote>
  <w:footnote w:type="continuationSeparator" w:id="0">
    <w:p w14:paraId="028F1CD7" w14:textId="77777777" w:rsidR="00274A64" w:rsidRDefault="00274A6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30738713">
    <w:abstractNumId w:val="4"/>
  </w:num>
  <w:num w:numId="2" w16cid:durableId="316417705">
    <w:abstractNumId w:val="6"/>
  </w:num>
  <w:num w:numId="3" w16cid:durableId="638463502">
    <w:abstractNumId w:val="7"/>
  </w:num>
  <w:num w:numId="4" w16cid:durableId="1122113616">
    <w:abstractNumId w:val="2"/>
  </w:num>
  <w:num w:numId="5" w16cid:durableId="1677727361">
    <w:abstractNumId w:val="5"/>
  </w:num>
  <w:num w:numId="6" w16cid:durableId="1849322401">
    <w:abstractNumId w:val="0"/>
  </w:num>
  <w:num w:numId="7" w16cid:durableId="682711564">
    <w:abstractNumId w:val="1"/>
  </w:num>
  <w:num w:numId="8" w16cid:durableId="12648739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A64"/>
    <w:rsid w:val="000073B4"/>
    <w:rsid w:val="00011579"/>
    <w:rsid w:val="0002012B"/>
    <w:rsid w:val="00027BC6"/>
    <w:rsid w:val="000325E5"/>
    <w:rsid w:val="00033107"/>
    <w:rsid w:val="00053779"/>
    <w:rsid w:val="000870E8"/>
    <w:rsid w:val="000B06E4"/>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A7E47"/>
    <w:rsid w:val="001B0E3E"/>
    <w:rsid w:val="001B3321"/>
    <w:rsid w:val="001B5337"/>
    <w:rsid w:val="001C5713"/>
    <w:rsid w:val="00206B9B"/>
    <w:rsid w:val="00213755"/>
    <w:rsid w:val="0025054E"/>
    <w:rsid w:val="00251E60"/>
    <w:rsid w:val="002540D3"/>
    <w:rsid w:val="0025687E"/>
    <w:rsid w:val="00265328"/>
    <w:rsid w:val="00274A64"/>
    <w:rsid w:val="002821BA"/>
    <w:rsid w:val="002823AE"/>
    <w:rsid w:val="0028788D"/>
    <w:rsid w:val="002C23FB"/>
    <w:rsid w:val="002E4AB1"/>
    <w:rsid w:val="002F2C0B"/>
    <w:rsid w:val="002F4412"/>
    <w:rsid w:val="00333330"/>
    <w:rsid w:val="003418E7"/>
    <w:rsid w:val="00355C81"/>
    <w:rsid w:val="00361711"/>
    <w:rsid w:val="00374EF5"/>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0350E"/>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72E24"/>
    <w:rsid w:val="007816BF"/>
    <w:rsid w:val="007B0028"/>
    <w:rsid w:val="007C045A"/>
    <w:rsid w:val="007D236D"/>
    <w:rsid w:val="007F043D"/>
    <w:rsid w:val="007F7414"/>
    <w:rsid w:val="0080277E"/>
    <w:rsid w:val="00803B62"/>
    <w:rsid w:val="00812529"/>
    <w:rsid w:val="0083010A"/>
    <w:rsid w:val="00832073"/>
    <w:rsid w:val="008A5B6B"/>
    <w:rsid w:val="008E6E96"/>
    <w:rsid w:val="00900E94"/>
    <w:rsid w:val="00920DAA"/>
    <w:rsid w:val="009310D1"/>
    <w:rsid w:val="00943594"/>
    <w:rsid w:val="00944057"/>
    <w:rsid w:val="0097165D"/>
    <w:rsid w:val="00984E40"/>
    <w:rsid w:val="0098773B"/>
    <w:rsid w:val="009F36A5"/>
    <w:rsid w:val="00A10A8B"/>
    <w:rsid w:val="00A10B3B"/>
    <w:rsid w:val="00A1435B"/>
    <w:rsid w:val="00A20247"/>
    <w:rsid w:val="00A21C2F"/>
    <w:rsid w:val="00A57CF7"/>
    <w:rsid w:val="00A72609"/>
    <w:rsid w:val="00A73CB8"/>
    <w:rsid w:val="00A83220"/>
    <w:rsid w:val="00A97702"/>
    <w:rsid w:val="00AE4AFE"/>
    <w:rsid w:val="00B019FA"/>
    <w:rsid w:val="00B15600"/>
    <w:rsid w:val="00B20505"/>
    <w:rsid w:val="00B2595F"/>
    <w:rsid w:val="00B263B2"/>
    <w:rsid w:val="00B66304"/>
    <w:rsid w:val="00B72768"/>
    <w:rsid w:val="00B73AF2"/>
    <w:rsid w:val="00B82688"/>
    <w:rsid w:val="00B857FF"/>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 w:val="00FF0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52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CSWR%20-%20Template%20(whole%20CCN%20transfer)%20-%20(updated%203-31-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CE8587E1ED429391EBCC12244605DB"/>
        <w:category>
          <w:name w:val="General"/>
          <w:gallery w:val="placeholder"/>
        </w:category>
        <w:types>
          <w:type w:val="bbPlcHdr"/>
        </w:types>
        <w:behaviors>
          <w:behavior w:val="content"/>
        </w:behaviors>
        <w:guid w:val="{86339808-9177-4651-8B79-F7C8F8148556}"/>
      </w:docPartPr>
      <w:docPartBody>
        <w:p w:rsidR="0078487F" w:rsidRDefault="00B821F6" w:rsidP="00B821F6">
          <w:pPr>
            <w:pStyle w:val="69CE8587E1ED429391EBCC12244605DB"/>
          </w:pPr>
          <w:r w:rsidRPr="004F263A">
            <w:rPr>
              <w:rStyle w:val="PlaceholderText"/>
              <w:rFonts w:eastAsiaTheme="minorHAnsi"/>
            </w:rPr>
            <w:t>Select type</w:t>
          </w:r>
        </w:p>
      </w:docPartBody>
    </w:docPart>
    <w:docPart>
      <w:docPartPr>
        <w:name w:val="9A71D4422E0343A390FAFAFD8DF59058"/>
        <w:category>
          <w:name w:val="General"/>
          <w:gallery w:val="placeholder"/>
        </w:category>
        <w:types>
          <w:type w:val="bbPlcHdr"/>
        </w:types>
        <w:behaviors>
          <w:behavior w:val="content"/>
        </w:behaviors>
        <w:guid w:val="{E3F1021C-2617-49B7-9275-1C26C6783D07}"/>
      </w:docPartPr>
      <w:docPartBody>
        <w:p w:rsidR="00DC553F" w:rsidRDefault="0078487F" w:rsidP="0078487F">
          <w:pPr>
            <w:pStyle w:val="9A71D4422E0343A390FAFAFD8DF59058"/>
          </w:pPr>
          <w:r w:rsidRPr="004F263A">
            <w:rPr>
              <w:rStyle w:val="PlaceholderText"/>
              <w:rFonts w:eastAsiaTheme="minorHAnsi"/>
            </w:rPr>
            <w:t>Select type</w:t>
          </w:r>
        </w:p>
      </w:docPartBody>
    </w:docPart>
    <w:docPart>
      <w:docPartPr>
        <w:name w:val="C86E2BAE65BE48EA8C1AF9F004303ECC"/>
        <w:category>
          <w:name w:val="General"/>
          <w:gallery w:val="placeholder"/>
        </w:category>
        <w:types>
          <w:type w:val="bbPlcHdr"/>
        </w:types>
        <w:behaviors>
          <w:behavior w:val="content"/>
        </w:behaviors>
        <w:guid w:val="{053FF1D7-9BC0-4BC0-9B30-6C5BDC63BC16}"/>
      </w:docPartPr>
      <w:docPartBody>
        <w:p w:rsidR="00D73822" w:rsidRDefault="00015E6A" w:rsidP="00015E6A">
          <w:pPr>
            <w:pStyle w:val="C86E2BAE65BE48EA8C1AF9F004303ECC"/>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1F6"/>
    <w:rsid w:val="00015E6A"/>
    <w:rsid w:val="0078487F"/>
    <w:rsid w:val="00B821F6"/>
    <w:rsid w:val="00D73822"/>
    <w:rsid w:val="00DC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5E6A"/>
    <w:rPr>
      <w:color w:val="808080"/>
    </w:rPr>
  </w:style>
  <w:style w:type="paragraph" w:customStyle="1" w:styleId="69CE8587E1ED429391EBCC12244605DB">
    <w:name w:val="69CE8587E1ED429391EBCC12244605DB"/>
    <w:rsid w:val="00B821F6"/>
  </w:style>
  <w:style w:type="paragraph" w:customStyle="1" w:styleId="9A71D4422E0343A390FAFAFD8DF59058">
    <w:name w:val="9A71D4422E0343A390FAFAFD8DF59058"/>
    <w:rsid w:val="0078487F"/>
  </w:style>
  <w:style w:type="paragraph" w:customStyle="1" w:styleId="C86E2BAE65BE48EA8C1AF9F004303ECC">
    <w:name w:val="C86E2BAE65BE48EA8C1AF9F004303ECC"/>
    <w:rsid w:val="00015E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CSWR - Template (whole CCN transfer) - (updated 3-31-2022)</Template>
  <TotalTime>0</TotalTime>
  <Pages>9</Pages>
  <Words>2734</Words>
  <Characters>15589</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2023-06-06T21:32:00Z</dcterms:created>
  <dcterms:modified xsi:type="dcterms:W3CDTF">2023-06-06T21:32:00Z</dcterms:modified>
</cp:coreProperties>
</file>